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677" w:rsidRPr="00A72C6E" w:rsidRDefault="00B91EB2" w:rsidP="000D1677">
      <w:pPr>
        <w:jc w:val="center"/>
        <w:rPr>
          <w:rFonts w:asciiTheme="minorHAnsi" w:hAnsiTheme="minorHAnsi"/>
          <w:b/>
          <w:sz w:val="32"/>
          <w:u w:val="single"/>
        </w:rPr>
      </w:pPr>
      <w:r>
        <w:rPr>
          <w:rFonts w:asciiTheme="minorHAnsi" w:hAnsiTheme="minorHAnsi"/>
          <w:b/>
          <w:sz w:val="32"/>
          <w:u w:val="single"/>
        </w:rPr>
        <w:t>WA Medtech “Stocktake”</w:t>
      </w:r>
      <w:r w:rsidR="000D1677" w:rsidRPr="00A72C6E">
        <w:rPr>
          <w:rFonts w:asciiTheme="minorHAnsi" w:hAnsiTheme="minorHAnsi"/>
          <w:b/>
          <w:sz w:val="32"/>
          <w:u w:val="single"/>
        </w:rPr>
        <w:t xml:space="preserve"> </w:t>
      </w:r>
      <w:r>
        <w:rPr>
          <w:rFonts w:asciiTheme="minorHAnsi" w:hAnsiTheme="minorHAnsi"/>
          <w:b/>
          <w:sz w:val="32"/>
          <w:u w:val="single"/>
        </w:rPr>
        <w:t xml:space="preserve"> </w:t>
      </w:r>
    </w:p>
    <w:p w:rsidR="000D1677" w:rsidRPr="0093057C" w:rsidRDefault="000D1677" w:rsidP="000D1677">
      <w:pPr>
        <w:jc w:val="center"/>
        <w:rPr>
          <w:rFonts w:asciiTheme="minorHAnsi" w:hAnsiTheme="minorHAnsi"/>
          <w:b/>
          <w:u w:val="single"/>
        </w:rPr>
      </w:pPr>
      <w:r w:rsidRPr="0093057C">
        <w:rPr>
          <w:rFonts w:asciiTheme="minorHAnsi" w:hAnsiTheme="minorHAnsi"/>
          <w:noProof/>
          <w:lang w:eastAsia="en-AU"/>
        </w:rPr>
        <mc:AlternateContent>
          <mc:Choice Requires="wps">
            <w:drawing>
              <wp:anchor distT="0" distB="0" distL="114300" distR="114300" simplePos="0" relativeHeight="251659264" behindDoc="0" locked="0" layoutInCell="1" allowOverlap="1" wp14:anchorId="6BBB3C3E" wp14:editId="090309C4">
                <wp:simplePos x="0" y="0"/>
                <wp:positionH relativeFrom="column">
                  <wp:posOffset>-95250</wp:posOffset>
                </wp:positionH>
                <wp:positionV relativeFrom="paragraph">
                  <wp:posOffset>635</wp:posOffset>
                </wp:positionV>
                <wp:extent cx="6105525" cy="1295400"/>
                <wp:effectExtent l="57150" t="19050" r="85725" b="1143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295400"/>
                        </a:xfrm>
                        <a:prstGeom prst="rect">
                          <a:avLst/>
                        </a:prstGeom>
                        <a:solidFill>
                          <a:schemeClr val="bg1">
                            <a:lumMod val="85000"/>
                          </a:schemeClr>
                        </a:solidFill>
                        <a:ln w="9525">
                          <a:solidFill>
                            <a:srgbClr val="000000"/>
                          </a:solidFill>
                          <a:miter lim="800000"/>
                          <a:headEnd/>
                          <a:tailEnd/>
                        </a:ln>
                        <a:effectLst>
                          <a:outerShdw blurRad="50800" dist="38100" dir="5400000" algn="t" rotWithShape="0">
                            <a:prstClr val="black">
                              <a:alpha val="40000"/>
                            </a:prstClr>
                          </a:outerShdw>
                        </a:effectLst>
                      </wps:spPr>
                      <wps:txbx>
                        <w:txbxContent>
                          <w:tbl>
                            <w:tblPr>
                              <w:tblStyle w:val="TableGrid"/>
                              <w:tblW w:w="0" w:type="auto"/>
                              <w:tblLook w:val="04A0" w:firstRow="1" w:lastRow="0" w:firstColumn="1" w:lastColumn="0" w:noHBand="0" w:noVBand="1"/>
                            </w:tblPr>
                            <w:tblGrid>
                              <w:gridCol w:w="3837"/>
                              <w:gridCol w:w="5691"/>
                            </w:tblGrid>
                            <w:tr w:rsidR="00070224" w:rsidTr="007201A4">
                              <w:tc>
                                <w:tcPr>
                                  <w:tcW w:w="3978" w:type="dxa"/>
                                </w:tcPr>
                                <w:p w:rsidR="000D1677" w:rsidRPr="007201A4" w:rsidRDefault="000D1677" w:rsidP="00B91EB2">
                                  <w:pPr>
                                    <w:pStyle w:val="NoSpacing"/>
                                  </w:pPr>
                                  <w:r w:rsidRPr="007201A4">
                                    <w:t>Name of Institution:</w:t>
                                  </w:r>
                                </w:p>
                              </w:tc>
                              <w:tc>
                                <w:tcPr>
                                  <w:tcW w:w="5940" w:type="dxa"/>
                                </w:tcPr>
                                <w:p w:rsidR="000D1677" w:rsidRDefault="008E51F7" w:rsidP="002453E5">
                                  <w:pPr>
                                    <w:pStyle w:val="NoSpacing"/>
                                  </w:pPr>
                                  <w:sdt>
                                    <w:sdtPr>
                                      <w:id w:val="931094095"/>
                                      <w:placeholder>
                                        <w:docPart w:val="E87BB9FEFA6D4F93BCA99D03481EDECC"/>
                                      </w:placeholder>
                                    </w:sdtPr>
                                    <w:sdtEndPr/>
                                    <w:sdtContent>
                                      <w:r w:rsidR="002453E5">
                                        <w:t>Population Health Research Network</w:t>
                                      </w:r>
                                      <w:r w:rsidR="00246568">
                                        <w:t xml:space="preserve"> (PHRN)</w:t>
                                      </w:r>
                                    </w:sdtContent>
                                  </w:sdt>
                                </w:p>
                              </w:tc>
                            </w:tr>
                            <w:tr w:rsidR="00070224" w:rsidTr="007201A4">
                              <w:tc>
                                <w:tcPr>
                                  <w:tcW w:w="3978" w:type="dxa"/>
                                </w:tcPr>
                                <w:p w:rsidR="000D1677" w:rsidRPr="00B91EB2" w:rsidRDefault="00B91EB2" w:rsidP="00B91EB2">
                                  <w:pPr>
                                    <w:pStyle w:val="NoSpacing"/>
                                  </w:pPr>
                                  <w:r w:rsidRPr="00B91EB2">
                                    <w:t>Address</w:t>
                                  </w:r>
                                  <w:r>
                                    <w:t>:</w:t>
                                  </w:r>
                                </w:p>
                              </w:tc>
                              <w:sdt>
                                <w:sdtPr>
                                  <w:id w:val="983125023"/>
                                  <w:placeholder>
                                    <w:docPart w:val="E87BB9FEFA6D4F93BCA99D03481EDECC"/>
                                  </w:placeholder>
                                </w:sdtPr>
                                <w:sdtEndPr/>
                                <w:sdtContent>
                                  <w:tc>
                                    <w:tcPr>
                                      <w:tcW w:w="5940" w:type="dxa"/>
                                    </w:tcPr>
                                    <w:p w:rsidR="002453E5" w:rsidRDefault="002453E5" w:rsidP="002453E5">
                                      <w:pPr>
                                        <w:pStyle w:val="NoSpacing"/>
                                      </w:pPr>
                                      <w:r>
                                        <w:t>The University of Western Australia</w:t>
                                      </w:r>
                                    </w:p>
                                    <w:p w:rsidR="002453E5" w:rsidRDefault="002453E5" w:rsidP="002453E5">
                                      <w:pPr>
                                        <w:pStyle w:val="NoSpacing"/>
                                      </w:pPr>
                                      <w:r>
                                        <w:t>M320, 35 Stirling Highway</w:t>
                                      </w:r>
                                    </w:p>
                                    <w:p w:rsidR="000D1677" w:rsidRDefault="002453E5" w:rsidP="002453E5">
                                      <w:pPr>
                                        <w:pStyle w:val="NoSpacing"/>
                                      </w:pPr>
                                      <w:r>
                                        <w:t>Crawley WA 6009</w:t>
                                      </w:r>
                                    </w:p>
                                  </w:tc>
                                </w:sdtContent>
                              </w:sdt>
                            </w:tr>
                            <w:tr w:rsidR="00070224" w:rsidTr="007201A4">
                              <w:tc>
                                <w:tcPr>
                                  <w:tcW w:w="3978" w:type="dxa"/>
                                </w:tcPr>
                                <w:p w:rsidR="00B91EB2" w:rsidRPr="007201A4" w:rsidRDefault="00070224" w:rsidP="00B91EB2">
                                  <w:pPr>
                                    <w:pStyle w:val="NoSpacing"/>
                                  </w:pPr>
                                  <w:r>
                                    <w:t>All s</w:t>
                                  </w:r>
                                  <w:r w:rsidR="00B91EB2">
                                    <w:t>uburbs</w:t>
                                  </w:r>
                                  <w:r>
                                    <w:t xml:space="preserve"> in which your organisation has offices or facilities</w:t>
                                  </w:r>
                                  <w:r w:rsidR="00B91EB2">
                                    <w:t>:</w:t>
                                  </w:r>
                                </w:p>
                              </w:tc>
                              <w:sdt>
                                <w:sdtPr>
                                  <w:id w:val="-1518765488"/>
                                  <w:placeholder>
                                    <w:docPart w:val="E87BB9FEFA6D4F93BCA99D03481EDECC"/>
                                  </w:placeholder>
                                </w:sdtPr>
                                <w:sdtEndPr/>
                                <w:sdtContent>
                                  <w:tc>
                                    <w:tcPr>
                                      <w:tcW w:w="5940" w:type="dxa"/>
                                    </w:tcPr>
                                    <w:p w:rsidR="002453E5" w:rsidRDefault="002453E5" w:rsidP="002453E5">
                                      <w:pPr>
                                        <w:pStyle w:val="NoSpacing"/>
                                      </w:pPr>
                                      <w:r>
                                        <w:t>Crawley</w:t>
                                      </w:r>
                                    </w:p>
                                    <w:p w:rsidR="00B91EB2" w:rsidRDefault="002453E5" w:rsidP="002453E5">
                                      <w:pPr>
                                        <w:pStyle w:val="NoSpacing"/>
                                      </w:pPr>
                                      <w:r>
                                        <w:t>Bentley</w:t>
                                      </w:r>
                                    </w:p>
                                  </w:tc>
                                </w:sdtContent>
                              </w:sdt>
                            </w:tr>
                            <w:tr w:rsidR="00070224" w:rsidTr="007201A4">
                              <w:tc>
                                <w:tcPr>
                                  <w:tcW w:w="3978" w:type="dxa"/>
                                </w:tcPr>
                                <w:p w:rsidR="000D1677" w:rsidRPr="007201A4" w:rsidRDefault="00787539" w:rsidP="00787539">
                                  <w:pPr>
                                    <w:pStyle w:val="NoSpacing"/>
                                  </w:pPr>
                                  <w:r>
                                    <w:t>Contact Person:</w:t>
                                  </w:r>
                                </w:p>
                              </w:tc>
                              <w:sdt>
                                <w:sdtPr>
                                  <w:id w:val="-1506743344"/>
                                  <w:placeholder>
                                    <w:docPart w:val="E87BB9FEFA6D4F93BCA99D03481EDECC"/>
                                  </w:placeholder>
                                </w:sdtPr>
                                <w:sdtEndPr/>
                                <w:sdtContent>
                                  <w:tc>
                                    <w:tcPr>
                                      <w:tcW w:w="5940" w:type="dxa"/>
                                    </w:tcPr>
                                    <w:p w:rsidR="000D1677" w:rsidRDefault="002453E5" w:rsidP="002453E5">
                                      <w:pPr>
                                        <w:pStyle w:val="NoSpacing"/>
                                      </w:pPr>
                                      <w:r>
                                        <w:t>Dr Merran Smith</w:t>
                                      </w:r>
                                    </w:p>
                                  </w:tc>
                                </w:sdtContent>
                              </w:sdt>
                            </w:tr>
                            <w:tr w:rsidR="00070224" w:rsidTr="007201A4">
                              <w:tc>
                                <w:tcPr>
                                  <w:tcW w:w="3978" w:type="dxa"/>
                                </w:tcPr>
                                <w:p w:rsidR="000D1677" w:rsidRPr="007201A4" w:rsidRDefault="000D1677" w:rsidP="00B91EB2">
                                  <w:pPr>
                                    <w:pStyle w:val="NoSpacing"/>
                                  </w:pPr>
                                  <w:r w:rsidRPr="007201A4">
                                    <w:t>Contact person’s details:</w:t>
                                  </w:r>
                                </w:p>
                              </w:tc>
                              <w:tc>
                                <w:tcPr>
                                  <w:tcW w:w="5940" w:type="dxa"/>
                                </w:tcPr>
                                <w:p w:rsidR="000D1677" w:rsidRDefault="00B91EB2" w:rsidP="00B91EB2">
                                  <w:pPr>
                                    <w:pStyle w:val="NoSpacing"/>
                                  </w:pPr>
                                  <w:r>
                                    <w:t>Phone:</w:t>
                                  </w:r>
                                  <w:sdt>
                                    <w:sdtPr>
                                      <w:id w:val="-277870797"/>
                                      <w:placeholder>
                                        <w:docPart w:val="E87BB9FEFA6D4F93BCA99D03481EDECC"/>
                                      </w:placeholder>
                                      <w:showingPlcHdr/>
                                    </w:sdtPr>
                                    <w:sdtEndPr/>
                                    <w:sdtContent>
                                      <w:r w:rsidRPr="00070224">
                                        <w:rPr>
                                          <w:rStyle w:val="PlaceholderText"/>
                                          <w:color w:val="FF0000"/>
                                        </w:rPr>
                                        <w:t>Click here to enter text.</w:t>
                                      </w:r>
                                    </w:sdtContent>
                                  </w:sdt>
                                </w:p>
                                <w:p w:rsidR="000D1677" w:rsidRDefault="00B91EB2" w:rsidP="00B91EB2">
                                  <w:pPr>
                                    <w:pStyle w:val="NoSpacing"/>
                                  </w:pPr>
                                  <w:r>
                                    <w:t>Email:</w:t>
                                  </w:r>
                                  <w:sdt>
                                    <w:sdtPr>
                                      <w:id w:val="1869478790"/>
                                      <w:placeholder>
                                        <w:docPart w:val="E87BB9FEFA6D4F93BCA99D03481EDECC"/>
                                      </w:placeholder>
                                      <w:showingPlcHdr/>
                                    </w:sdtPr>
                                    <w:sdtEndPr/>
                                    <w:sdtContent>
                                      <w:r w:rsidRPr="00070224">
                                        <w:rPr>
                                          <w:rStyle w:val="PlaceholderText"/>
                                          <w:color w:val="FF0000"/>
                                        </w:rPr>
                                        <w:t>Click here to enter text.</w:t>
                                      </w:r>
                                    </w:sdtContent>
                                  </w:sdt>
                                </w:p>
                              </w:tc>
                            </w:tr>
                          </w:tbl>
                          <w:p w:rsidR="000D1677" w:rsidRPr="00D76253" w:rsidRDefault="000D1677" w:rsidP="000D1677">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5pt;margin-top:.05pt;width:480.7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" fillcolor="#d8d8d8 [2732]">
                <v:shadow on="t" color="black" opacity="26214f" origin=",-.5" offset="0,3pt"/>
                <v:textbox>
                  <w:txbxContent>
                    <w:tbl>
                      <w:tblPr>
                        <w:tblStyle w:val="TableGrid"/>
                        <w:tblW w:w="0" w:type="auto"/>
                        <w:tblLook w:val="04A0" w:firstRow="1" w:lastRow="0" w:firstColumn="1" w:lastColumn="0" w:noHBand="0" w:noVBand="1"/>
                      </w:tblPr>
                      <w:tblGrid>
                        <w:gridCol w:w="3837"/>
                        <w:gridCol w:w="5691"/>
                      </w:tblGrid>
                      <w:tr w:rsidR="00070224" w:rsidTr="007201A4">
                        <w:tc>
                          <w:tcPr>
                            <w:tcW w:w="3978" w:type="dxa"/>
                          </w:tcPr>
                          <w:p w:rsidR="000D1677" w:rsidRPr="007201A4" w:rsidRDefault="000D1677" w:rsidP="00B91EB2">
                            <w:pPr>
                              <w:pStyle w:val="NoSpacing"/>
                            </w:pPr>
                            <w:r w:rsidRPr="007201A4">
                              <w:t>Name of Institution:</w:t>
                            </w:r>
                          </w:p>
                        </w:tc>
                        <w:tc>
                          <w:tcPr>
                            <w:tcW w:w="5940" w:type="dxa"/>
                          </w:tcPr>
                          <w:p w:rsidR="000D1677" w:rsidRDefault="008E51F7" w:rsidP="002453E5">
                            <w:pPr>
                              <w:pStyle w:val="NoSpacing"/>
                            </w:pPr>
                            <w:sdt>
                              <w:sdtPr>
                                <w:id w:val="931094095"/>
                                <w:placeholder>
                                  <w:docPart w:val="E87BB9FEFA6D4F93BCA99D03481EDECC"/>
                                </w:placeholder>
                              </w:sdtPr>
                              <w:sdtEndPr/>
                              <w:sdtContent>
                                <w:r w:rsidR="002453E5">
                                  <w:t>Population Health Research Network</w:t>
                                </w:r>
                                <w:r w:rsidR="00246568">
                                  <w:t xml:space="preserve"> (PHRN)</w:t>
                                </w:r>
                              </w:sdtContent>
                            </w:sdt>
                          </w:p>
                        </w:tc>
                      </w:tr>
                      <w:tr w:rsidR="00070224" w:rsidTr="007201A4">
                        <w:tc>
                          <w:tcPr>
                            <w:tcW w:w="3978" w:type="dxa"/>
                          </w:tcPr>
                          <w:p w:rsidR="000D1677" w:rsidRPr="00B91EB2" w:rsidRDefault="00B91EB2" w:rsidP="00B91EB2">
                            <w:pPr>
                              <w:pStyle w:val="NoSpacing"/>
                            </w:pPr>
                            <w:r w:rsidRPr="00B91EB2">
                              <w:t>Address</w:t>
                            </w:r>
                            <w:r>
                              <w:t>:</w:t>
                            </w:r>
                          </w:p>
                        </w:tc>
                        <w:sdt>
                          <w:sdtPr>
                            <w:id w:val="983125023"/>
                            <w:placeholder>
                              <w:docPart w:val="E87BB9FEFA6D4F93BCA99D03481EDECC"/>
                            </w:placeholder>
                          </w:sdtPr>
                          <w:sdtEndPr/>
                          <w:sdtContent>
                            <w:tc>
                              <w:tcPr>
                                <w:tcW w:w="5940" w:type="dxa"/>
                              </w:tcPr>
                              <w:p w:rsidR="002453E5" w:rsidRDefault="002453E5" w:rsidP="002453E5">
                                <w:pPr>
                                  <w:pStyle w:val="NoSpacing"/>
                                </w:pPr>
                                <w:r>
                                  <w:t>The University of Western Australia</w:t>
                                </w:r>
                              </w:p>
                              <w:p w:rsidR="002453E5" w:rsidRDefault="002453E5" w:rsidP="002453E5">
                                <w:pPr>
                                  <w:pStyle w:val="NoSpacing"/>
                                </w:pPr>
                                <w:r>
                                  <w:t>M320, 35 Stirling Highway</w:t>
                                </w:r>
                              </w:p>
                              <w:p w:rsidR="000D1677" w:rsidRDefault="002453E5" w:rsidP="002453E5">
                                <w:pPr>
                                  <w:pStyle w:val="NoSpacing"/>
                                </w:pPr>
                                <w:r>
                                  <w:t>Crawley WA 6009</w:t>
                                </w:r>
                              </w:p>
                            </w:tc>
                          </w:sdtContent>
                        </w:sdt>
                      </w:tr>
                      <w:tr w:rsidR="00070224" w:rsidTr="007201A4">
                        <w:tc>
                          <w:tcPr>
                            <w:tcW w:w="3978" w:type="dxa"/>
                          </w:tcPr>
                          <w:p w:rsidR="00B91EB2" w:rsidRPr="007201A4" w:rsidRDefault="00070224" w:rsidP="00B91EB2">
                            <w:pPr>
                              <w:pStyle w:val="NoSpacing"/>
                            </w:pPr>
                            <w:r>
                              <w:t>All s</w:t>
                            </w:r>
                            <w:r w:rsidR="00B91EB2">
                              <w:t>uburbs</w:t>
                            </w:r>
                            <w:r>
                              <w:t xml:space="preserve"> in which your organisation has offices or facilities</w:t>
                            </w:r>
                            <w:r w:rsidR="00B91EB2">
                              <w:t>:</w:t>
                            </w:r>
                          </w:p>
                        </w:tc>
                        <w:sdt>
                          <w:sdtPr>
                            <w:id w:val="-1518765488"/>
                            <w:placeholder>
                              <w:docPart w:val="E87BB9FEFA6D4F93BCA99D03481EDECC"/>
                            </w:placeholder>
                          </w:sdtPr>
                          <w:sdtEndPr/>
                          <w:sdtContent>
                            <w:tc>
                              <w:tcPr>
                                <w:tcW w:w="5940" w:type="dxa"/>
                              </w:tcPr>
                              <w:p w:rsidR="002453E5" w:rsidRDefault="002453E5" w:rsidP="002453E5">
                                <w:pPr>
                                  <w:pStyle w:val="NoSpacing"/>
                                </w:pPr>
                                <w:r>
                                  <w:t>Crawley</w:t>
                                </w:r>
                              </w:p>
                              <w:p w:rsidR="00B91EB2" w:rsidRDefault="002453E5" w:rsidP="002453E5">
                                <w:pPr>
                                  <w:pStyle w:val="NoSpacing"/>
                                </w:pPr>
                                <w:r>
                                  <w:t>Bentley</w:t>
                                </w:r>
                              </w:p>
                            </w:tc>
                          </w:sdtContent>
                        </w:sdt>
                      </w:tr>
                      <w:tr w:rsidR="00070224" w:rsidTr="007201A4">
                        <w:tc>
                          <w:tcPr>
                            <w:tcW w:w="3978" w:type="dxa"/>
                          </w:tcPr>
                          <w:p w:rsidR="000D1677" w:rsidRPr="007201A4" w:rsidRDefault="00787539" w:rsidP="00787539">
                            <w:pPr>
                              <w:pStyle w:val="NoSpacing"/>
                            </w:pPr>
                            <w:r>
                              <w:t>Contact Person:</w:t>
                            </w:r>
                          </w:p>
                        </w:tc>
                        <w:sdt>
                          <w:sdtPr>
                            <w:id w:val="-1506743344"/>
                            <w:placeholder>
                              <w:docPart w:val="E87BB9FEFA6D4F93BCA99D03481EDECC"/>
                            </w:placeholder>
                          </w:sdtPr>
                          <w:sdtEndPr/>
                          <w:sdtContent>
                            <w:tc>
                              <w:tcPr>
                                <w:tcW w:w="5940" w:type="dxa"/>
                              </w:tcPr>
                              <w:p w:rsidR="000D1677" w:rsidRDefault="002453E5" w:rsidP="002453E5">
                                <w:pPr>
                                  <w:pStyle w:val="NoSpacing"/>
                                </w:pPr>
                                <w:r>
                                  <w:t>Dr Merran Smith</w:t>
                                </w:r>
                              </w:p>
                            </w:tc>
                          </w:sdtContent>
                        </w:sdt>
                      </w:tr>
                      <w:tr w:rsidR="00070224" w:rsidTr="007201A4">
                        <w:tc>
                          <w:tcPr>
                            <w:tcW w:w="3978" w:type="dxa"/>
                          </w:tcPr>
                          <w:p w:rsidR="000D1677" w:rsidRPr="007201A4" w:rsidRDefault="000D1677" w:rsidP="00B91EB2">
                            <w:pPr>
                              <w:pStyle w:val="NoSpacing"/>
                            </w:pPr>
                            <w:r w:rsidRPr="007201A4">
                              <w:t>Contact person’s details:</w:t>
                            </w:r>
                          </w:p>
                        </w:tc>
                        <w:tc>
                          <w:tcPr>
                            <w:tcW w:w="5940" w:type="dxa"/>
                          </w:tcPr>
                          <w:p w:rsidR="000D1677" w:rsidRDefault="00B91EB2" w:rsidP="00B91EB2">
                            <w:pPr>
                              <w:pStyle w:val="NoSpacing"/>
                            </w:pPr>
                            <w:r>
                              <w:t>Phone:</w:t>
                            </w:r>
                            <w:sdt>
                              <w:sdtPr>
                                <w:id w:val="-277870797"/>
                                <w:placeholder>
                                  <w:docPart w:val="E87BB9FEFA6D4F93BCA99D03481EDECC"/>
                                </w:placeholder>
                                <w:showingPlcHdr/>
                              </w:sdtPr>
                              <w:sdtEndPr/>
                              <w:sdtContent>
                                <w:r w:rsidRPr="00070224">
                                  <w:rPr>
                                    <w:rStyle w:val="PlaceholderText"/>
                                    <w:color w:val="FF0000"/>
                                  </w:rPr>
                                  <w:t>Click here to enter text.</w:t>
                                </w:r>
                              </w:sdtContent>
                            </w:sdt>
                          </w:p>
                          <w:p w:rsidR="000D1677" w:rsidRDefault="00B91EB2" w:rsidP="00B91EB2">
                            <w:pPr>
                              <w:pStyle w:val="NoSpacing"/>
                            </w:pPr>
                            <w:r>
                              <w:t>Email:</w:t>
                            </w:r>
                            <w:sdt>
                              <w:sdtPr>
                                <w:id w:val="1869478790"/>
                                <w:placeholder>
                                  <w:docPart w:val="E87BB9FEFA6D4F93BCA99D03481EDECC"/>
                                </w:placeholder>
                                <w:showingPlcHdr/>
                              </w:sdtPr>
                              <w:sdtEndPr/>
                              <w:sdtContent>
                                <w:r w:rsidRPr="00070224">
                                  <w:rPr>
                                    <w:rStyle w:val="PlaceholderText"/>
                                    <w:color w:val="FF0000"/>
                                  </w:rPr>
                                  <w:t>Click here to enter text.</w:t>
                                </w:r>
                              </w:sdtContent>
                            </w:sdt>
                          </w:p>
                        </w:tc>
                      </w:tr>
                    </w:tbl>
                    <w:p w:rsidR="000D1677" w:rsidRPr="00D76253" w:rsidRDefault="000D1677" w:rsidP="000D1677">
                      <w:pPr>
                        <w:rPr>
                          <w:b/>
                        </w:rPr>
                      </w:pPr>
                    </w:p>
                  </w:txbxContent>
                </v:textbox>
              </v:shape>
            </w:pict>
          </mc:Fallback>
        </mc:AlternateContent>
      </w:r>
    </w:p>
    <w:p w:rsidR="000D1677" w:rsidRPr="0093057C" w:rsidRDefault="000D1677" w:rsidP="000D1677">
      <w:pPr>
        <w:rPr>
          <w:rFonts w:asciiTheme="minorHAnsi" w:hAnsiTheme="minorHAnsi"/>
        </w:rPr>
      </w:pPr>
    </w:p>
    <w:p w:rsidR="000D1677" w:rsidRPr="0093057C" w:rsidRDefault="000D1677" w:rsidP="000D1677">
      <w:pPr>
        <w:rPr>
          <w:rFonts w:asciiTheme="minorHAnsi" w:hAnsiTheme="minorHAnsi"/>
        </w:rPr>
      </w:pPr>
    </w:p>
    <w:p w:rsidR="000D1677" w:rsidRPr="0093057C" w:rsidRDefault="000D1677" w:rsidP="000D1677">
      <w:pPr>
        <w:rPr>
          <w:rFonts w:asciiTheme="minorHAnsi" w:hAnsiTheme="minorHAnsi"/>
        </w:rPr>
      </w:pPr>
    </w:p>
    <w:p w:rsidR="000D1677" w:rsidRPr="0093057C" w:rsidRDefault="000D1677" w:rsidP="000D1677">
      <w:pPr>
        <w:rPr>
          <w:rFonts w:asciiTheme="minorHAnsi" w:hAnsiTheme="minorHAnsi"/>
        </w:rPr>
      </w:pPr>
    </w:p>
    <w:p w:rsidR="000D1677" w:rsidRPr="0093057C" w:rsidRDefault="000D1677" w:rsidP="000D1677">
      <w:pPr>
        <w:pStyle w:val="PlainText"/>
        <w:jc w:val="both"/>
        <w:rPr>
          <w:rFonts w:asciiTheme="minorHAnsi" w:eastAsia="MS Mincho" w:hAnsiTheme="minorHAnsi"/>
          <w:sz w:val="24"/>
          <w:szCs w:val="24"/>
        </w:rPr>
      </w:pPr>
      <w:r w:rsidRPr="0093057C">
        <w:rPr>
          <w:rFonts w:asciiTheme="minorHAnsi" w:hAnsiTheme="minorHAnsi"/>
          <w:sz w:val="24"/>
          <w:szCs w:val="24"/>
        </w:rPr>
        <w:t xml:space="preserve">The WA Government is </w:t>
      </w:r>
      <w:r w:rsidR="00B91EB2">
        <w:rPr>
          <w:rFonts w:asciiTheme="minorHAnsi" w:hAnsiTheme="minorHAnsi"/>
          <w:sz w:val="24"/>
          <w:szCs w:val="24"/>
        </w:rPr>
        <w:t>conducting a “stocktake”</w:t>
      </w:r>
      <w:r w:rsidRPr="0093057C">
        <w:rPr>
          <w:rFonts w:asciiTheme="minorHAnsi" w:hAnsiTheme="minorHAnsi"/>
          <w:sz w:val="24"/>
          <w:szCs w:val="24"/>
        </w:rPr>
        <w:t xml:space="preserve"> of the medical technology industry in WA</w:t>
      </w:r>
      <w:r w:rsidR="00B91EB2">
        <w:rPr>
          <w:rFonts w:asciiTheme="minorHAnsi" w:hAnsiTheme="minorHAnsi"/>
          <w:sz w:val="24"/>
          <w:szCs w:val="24"/>
        </w:rPr>
        <w:t xml:space="preserve">. </w:t>
      </w:r>
      <w:r w:rsidRPr="0093057C">
        <w:rPr>
          <w:rFonts w:asciiTheme="minorHAnsi" w:hAnsiTheme="minorHAnsi"/>
          <w:sz w:val="24"/>
          <w:szCs w:val="24"/>
        </w:rPr>
        <w:t>The aim of this project is to create a snapshot of the WA medtech industry in terms of the number of people employed and the overall economic impact. Th</w:t>
      </w:r>
      <w:r>
        <w:rPr>
          <w:rFonts w:asciiTheme="minorHAnsi" w:hAnsiTheme="minorHAnsi"/>
          <w:sz w:val="24"/>
          <w:szCs w:val="24"/>
        </w:rPr>
        <w:t xml:space="preserve">e data requested from companies, universities, and </w:t>
      </w:r>
      <w:r w:rsidRPr="0093057C">
        <w:rPr>
          <w:rFonts w:asciiTheme="minorHAnsi" w:hAnsiTheme="minorHAnsi"/>
          <w:sz w:val="24"/>
          <w:szCs w:val="24"/>
        </w:rPr>
        <w:t xml:space="preserve">research </w:t>
      </w:r>
      <w:r>
        <w:rPr>
          <w:rFonts w:asciiTheme="minorHAnsi" w:hAnsiTheme="minorHAnsi"/>
          <w:sz w:val="24"/>
          <w:szCs w:val="24"/>
        </w:rPr>
        <w:t>organisations</w:t>
      </w:r>
      <w:r w:rsidRPr="0093057C">
        <w:rPr>
          <w:rFonts w:asciiTheme="minorHAnsi" w:hAnsiTheme="minorHAnsi"/>
          <w:sz w:val="24"/>
          <w:szCs w:val="24"/>
        </w:rPr>
        <w:t xml:space="preserve"> will </w:t>
      </w:r>
      <w:r w:rsidRPr="0093057C">
        <w:rPr>
          <w:rFonts w:asciiTheme="minorHAnsi" w:hAnsiTheme="minorHAnsi"/>
          <w:color w:val="000000"/>
          <w:sz w:val="24"/>
          <w:szCs w:val="24"/>
        </w:rPr>
        <w:t xml:space="preserve">be compiled into overall figures that collectively define the </w:t>
      </w:r>
      <w:r w:rsidRPr="0093057C">
        <w:rPr>
          <w:rFonts w:asciiTheme="minorHAnsi" w:hAnsiTheme="minorHAnsi"/>
          <w:i/>
          <w:color w:val="000000"/>
          <w:sz w:val="24"/>
          <w:szCs w:val="24"/>
        </w:rPr>
        <w:t>current</w:t>
      </w:r>
      <w:r w:rsidRPr="0093057C">
        <w:rPr>
          <w:rFonts w:asciiTheme="minorHAnsi" w:hAnsiTheme="minorHAnsi"/>
          <w:color w:val="000000"/>
          <w:sz w:val="24"/>
          <w:szCs w:val="24"/>
        </w:rPr>
        <w:t xml:space="preserve"> scope and importance of the medtech economy in WA.   </w:t>
      </w:r>
      <w:r w:rsidR="00C20A0D">
        <w:rPr>
          <w:rFonts w:asciiTheme="minorHAnsi" w:hAnsiTheme="minorHAnsi"/>
          <w:color w:val="000000"/>
          <w:sz w:val="24"/>
          <w:szCs w:val="24"/>
        </w:rPr>
        <w:t>Included are</w:t>
      </w:r>
      <w:r>
        <w:rPr>
          <w:rFonts w:asciiTheme="minorHAnsi" w:hAnsiTheme="minorHAnsi"/>
          <w:color w:val="000000"/>
          <w:sz w:val="24"/>
          <w:szCs w:val="24"/>
        </w:rPr>
        <w:t>:</w:t>
      </w:r>
      <w:r w:rsidRPr="0093057C">
        <w:rPr>
          <w:rFonts w:asciiTheme="minorHAnsi" w:hAnsiTheme="minorHAnsi"/>
          <w:color w:val="000000"/>
          <w:sz w:val="24"/>
          <w:szCs w:val="24"/>
        </w:rPr>
        <w:t xml:space="preserve"> </w:t>
      </w:r>
    </w:p>
    <w:p w:rsidR="000D1677" w:rsidRPr="0093057C" w:rsidRDefault="000D1677" w:rsidP="000D1677">
      <w:pPr>
        <w:pStyle w:val="PlainText"/>
        <w:ind w:left="720"/>
        <w:jc w:val="both"/>
        <w:rPr>
          <w:rFonts w:asciiTheme="minorHAnsi" w:eastAsia="MS Mincho" w:hAnsiTheme="minorHAnsi"/>
          <w:sz w:val="24"/>
          <w:szCs w:val="24"/>
        </w:rPr>
      </w:pP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Pr>
          <w:rFonts w:asciiTheme="minorHAnsi" w:eastAsia="MS Mincho" w:hAnsiTheme="minorHAnsi"/>
          <w:sz w:val="24"/>
          <w:szCs w:val="24"/>
        </w:rPr>
        <w:t>WA-</w:t>
      </w:r>
      <w:r w:rsidRPr="0093057C">
        <w:rPr>
          <w:rFonts w:asciiTheme="minorHAnsi" w:eastAsia="MS Mincho" w:hAnsiTheme="minorHAnsi"/>
          <w:sz w:val="24"/>
          <w:szCs w:val="24"/>
        </w:rPr>
        <w:t xml:space="preserve">made </w:t>
      </w:r>
      <w:r>
        <w:rPr>
          <w:rFonts w:asciiTheme="minorHAnsi" w:eastAsia="MS Mincho" w:hAnsiTheme="minorHAnsi"/>
          <w:sz w:val="24"/>
          <w:szCs w:val="24"/>
        </w:rPr>
        <w:t>m</w:t>
      </w:r>
      <w:r w:rsidRPr="0093057C">
        <w:rPr>
          <w:rFonts w:asciiTheme="minorHAnsi" w:eastAsia="MS Mincho" w:hAnsiTheme="minorHAnsi"/>
          <w:sz w:val="24"/>
          <w:szCs w:val="24"/>
        </w:rPr>
        <w:t xml:space="preserve">edical device companies (diagnostics, surgical equipment </w:t>
      </w:r>
      <w:r w:rsidR="00C20A0D">
        <w:rPr>
          <w:rFonts w:asciiTheme="minorHAnsi" w:eastAsia="MS Mincho" w:hAnsiTheme="minorHAnsi"/>
          <w:sz w:val="24"/>
          <w:szCs w:val="24"/>
        </w:rPr>
        <w:t>and</w:t>
      </w:r>
      <w:r w:rsidRPr="0093057C">
        <w:rPr>
          <w:rFonts w:asciiTheme="minorHAnsi" w:eastAsia="MS Mincho" w:hAnsiTheme="minorHAnsi"/>
          <w:sz w:val="24"/>
          <w:szCs w:val="24"/>
        </w:rPr>
        <w:t xml:space="preserve"> supplies, disposables, implantables, wearables, remote health)</w:t>
      </w: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sidRPr="0093057C">
        <w:rPr>
          <w:rFonts w:asciiTheme="minorHAnsi" w:eastAsia="MS Mincho" w:hAnsiTheme="minorHAnsi"/>
          <w:sz w:val="24"/>
          <w:szCs w:val="24"/>
        </w:rPr>
        <w:t xml:space="preserve">Medical IT coded or </w:t>
      </w:r>
      <w:r w:rsidR="00C20A0D">
        <w:rPr>
          <w:rFonts w:asciiTheme="minorHAnsi" w:eastAsia="MS Mincho" w:hAnsiTheme="minorHAnsi"/>
          <w:sz w:val="24"/>
          <w:szCs w:val="24"/>
        </w:rPr>
        <w:t>WA-made</w:t>
      </w:r>
      <w:r w:rsidRPr="0093057C">
        <w:rPr>
          <w:rFonts w:asciiTheme="minorHAnsi" w:eastAsia="MS Mincho" w:hAnsiTheme="minorHAnsi"/>
          <w:sz w:val="24"/>
          <w:szCs w:val="24"/>
        </w:rPr>
        <w:t xml:space="preserve"> (remote applications </w:t>
      </w:r>
      <w:r w:rsidR="00C20A0D">
        <w:rPr>
          <w:rFonts w:asciiTheme="minorHAnsi" w:eastAsia="MS Mincho" w:hAnsiTheme="minorHAnsi"/>
          <w:sz w:val="24"/>
          <w:szCs w:val="24"/>
        </w:rPr>
        <w:t>and</w:t>
      </w:r>
      <w:r w:rsidRPr="0093057C">
        <w:rPr>
          <w:rFonts w:asciiTheme="minorHAnsi" w:eastAsia="MS Mincho" w:hAnsiTheme="minorHAnsi"/>
          <w:sz w:val="24"/>
          <w:szCs w:val="24"/>
        </w:rPr>
        <w:t xml:space="preserve"> other medical software)</w:t>
      </w: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sidRPr="0093057C">
        <w:rPr>
          <w:rFonts w:asciiTheme="minorHAnsi" w:eastAsia="MS Mincho" w:hAnsiTheme="minorHAnsi"/>
          <w:sz w:val="24"/>
          <w:szCs w:val="24"/>
        </w:rPr>
        <w:t>Biotech companies (novel and biosimilars) undertaking biotech activities in WA</w:t>
      </w: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sidRPr="0093057C">
        <w:rPr>
          <w:rFonts w:asciiTheme="minorHAnsi" w:eastAsia="MS Mincho" w:hAnsiTheme="minorHAnsi"/>
          <w:sz w:val="24"/>
          <w:szCs w:val="24"/>
        </w:rPr>
        <w:t xml:space="preserve">Pharmaceutical companies (novel </w:t>
      </w:r>
      <w:r w:rsidR="00C20A0D">
        <w:rPr>
          <w:rFonts w:asciiTheme="minorHAnsi" w:eastAsia="MS Mincho" w:hAnsiTheme="minorHAnsi"/>
          <w:sz w:val="24"/>
          <w:szCs w:val="24"/>
        </w:rPr>
        <w:t>and</w:t>
      </w:r>
      <w:r w:rsidRPr="0093057C">
        <w:rPr>
          <w:rFonts w:asciiTheme="minorHAnsi" w:eastAsia="MS Mincho" w:hAnsiTheme="minorHAnsi"/>
          <w:sz w:val="24"/>
          <w:szCs w:val="24"/>
        </w:rPr>
        <w:t xml:space="preserve"> generics) value adding in WA</w:t>
      </w: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sidRPr="0093057C">
        <w:rPr>
          <w:rFonts w:asciiTheme="minorHAnsi" w:eastAsia="MS Mincho" w:hAnsiTheme="minorHAnsi"/>
          <w:sz w:val="24"/>
          <w:szCs w:val="24"/>
        </w:rPr>
        <w:t>Clinical and research-grade reagents and supply companies producing in WA</w:t>
      </w:r>
    </w:p>
    <w:p w:rsidR="000D1677" w:rsidRPr="0093057C" w:rsidRDefault="000D1677" w:rsidP="000D1677">
      <w:pPr>
        <w:pStyle w:val="PlainText"/>
        <w:numPr>
          <w:ilvl w:val="0"/>
          <w:numId w:val="2"/>
        </w:numPr>
        <w:ind w:left="450"/>
        <w:jc w:val="both"/>
        <w:rPr>
          <w:rFonts w:asciiTheme="minorHAnsi" w:eastAsia="MS Mincho" w:hAnsiTheme="minorHAnsi"/>
          <w:sz w:val="24"/>
          <w:szCs w:val="24"/>
        </w:rPr>
      </w:pPr>
      <w:r w:rsidRPr="00C839B0">
        <w:rPr>
          <w:rFonts w:asciiTheme="minorHAnsi" w:eastAsia="MS Mincho" w:hAnsiTheme="minorHAnsi"/>
          <w:sz w:val="24"/>
          <w:szCs w:val="24"/>
        </w:rPr>
        <w:t>Medical research and development organisations operating in WA,</w:t>
      </w:r>
      <w:r w:rsidRPr="0093057C">
        <w:rPr>
          <w:rFonts w:asciiTheme="minorHAnsi" w:eastAsia="MS Mincho" w:hAnsiTheme="minorHAnsi"/>
          <w:sz w:val="24"/>
          <w:szCs w:val="24"/>
        </w:rPr>
        <w:t xml:space="preserve"> including genome sequencing, and clinical trials research organisations. </w:t>
      </w:r>
    </w:p>
    <w:p w:rsidR="000D1677" w:rsidRPr="0093057C" w:rsidRDefault="000D1677" w:rsidP="000D1677">
      <w:pPr>
        <w:jc w:val="both"/>
        <w:rPr>
          <w:rFonts w:asciiTheme="minorHAnsi" w:hAnsiTheme="minorHAnsi"/>
          <w:color w:val="000000"/>
          <w:sz w:val="24"/>
          <w:szCs w:val="24"/>
        </w:rPr>
      </w:pPr>
      <w:r w:rsidRPr="0093057C">
        <w:rPr>
          <w:rFonts w:asciiTheme="minorHAnsi" w:hAnsiTheme="minorHAnsi"/>
          <w:color w:val="000000"/>
          <w:sz w:val="24"/>
          <w:szCs w:val="24"/>
        </w:rPr>
        <w:t xml:space="preserve">We are </w:t>
      </w:r>
      <w:r w:rsidR="00B91EB2" w:rsidRPr="00B91EB2">
        <w:rPr>
          <w:rFonts w:asciiTheme="minorHAnsi" w:hAnsiTheme="minorHAnsi"/>
          <w:i/>
          <w:color w:val="000000"/>
          <w:sz w:val="24"/>
          <w:szCs w:val="24"/>
        </w:rPr>
        <w:t>not</w:t>
      </w:r>
      <w:r w:rsidRPr="0093057C">
        <w:rPr>
          <w:rFonts w:asciiTheme="minorHAnsi" w:hAnsiTheme="minorHAnsi"/>
          <w:color w:val="000000"/>
          <w:sz w:val="24"/>
          <w:szCs w:val="24"/>
        </w:rPr>
        <w:t xml:space="preserve"> including </w:t>
      </w:r>
      <w:r w:rsidR="00011723">
        <w:rPr>
          <w:rFonts w:asciiTheme="minorHAnsi" w:hAnsiTheme="minorHAnsi"/>
          <w:color w:val="000000"/>
          <w:sz w:val="24"/>
          <w:szCs w:val="24"/>
        </w:rPr>
        <w:t xml:space="preserve">economic factors driven by </w:t>
      </w:r>
      <w:r>
        <w:rPr>
          <w:rFonts w:asciiTheme="minorHAnsi" w:hAnsiTheme="minorHAnsi"/>
          <w:color w:val="000000"/>
          <w:sz w:val="24"/>
          <w:szCs w:val="24"/>
        </w:rPr>
        <w:t xml:space="preserve">routine health </w:t>
      </w:r>
      <w:r w:rsidRPr="0093057C">
        <w:rPr>
          <w:rFonts w:asciiTheme="minorHAnsi" w:hAnsiTheme="minorHAnsi"/>
          <w:color w:val="000000"/>
          <w:sz w:val="24"/>
          <w:szCs w:val="24"/>
        </w:rPr>
        <w:t xml:space="preserve">activities such as the provision of </w:t>
      </w:r>
      <w:r w:rsidR="00011723">
        <w:rPr>
          <w:rFonts w:asciiTheme="minorHAnsi" w:hAnsiTheme="minorHAnsi"/>
          <w:color w:val="000000"/>
          <w:sz w:val="24"/>
          <w:szCs w:val="24"/>
        </w:rPr>
        <w:t>health</w:t>
      </w:r>
      <w:r w:rsidRPr="0093057C">
        <w:rPr>
          <w:rFonts w:asciiTheme="minorHAnsi" w:hAnsiTheme="minorHAnsi"/>
          <w:color w:val="000000"/>
          <w:sz w:val="24"/>
          <w:szCs w:val="24"/>
        </w:rPr>
        <w:t xml:space="preserve"> care, aged care, medical training, or routine diagnostic services.</w:t>
      </w:r>
    </w:p>
    <w:p w:rsidR="00A801AF" w:rsidRDefault="000D1677" w:rsidP="000D1677">
      <w:pPr>
        <w:jc w:val="both"/>
        <w:rPr>
          <w:rFonts w:asciiTheme="minorHAnsi" w:hAnsiTheme="minorHAnsi"/>
          <w:color w:val="000000"/>
          <w:sz w:val="24"/>
          <w:szCs w:val="24"/>
        </w:rPr>
      </w:pPr>
      <w:r w:rsidRPr="0093057C">
        <w:rPr>
          <w:rFonts w:asciiTheme="minorHAnsi" w:hAnsiTheme="minorHAnsi"/>
          <w:color w:val="000000"/>
          <w:sz w:val="24"/>
          <w:szCs w:val="24"/>
        </w:rPr>
        <w:t xml:space="preserve">Please </w:t>
      </w:r>
      <w:r w:rsidR="00B91EB2">
        <w:rPr>
          <w:rFonts w:asciiTheme="minorHAnsi" w:hAnsiTheme="minorHAnsi"/>
          <w:color w:val="000000"/>
          <w:sz w:val="24"/>
          <w:szCs w:val="24"/>
        </w:rPr>
        <w:t xml:space="preserve">fill in the following </w:t>
      </w:r>
      <w:r w:rsidR="00926AAB">
        <w:rPr>
          <w:rFonts w:asciiTheme="minorHAnsi" w:hAnsiTheme="minorHAnsi"/>
          <w:color w:val="000000"/>
          <w:sz w:val="24"/>
          <w:szCs w:val="24"/>
        </w:rPr>
        <w:t xml:space="preserve">one page </w:t>
      </w:r>
      <w:r w:rsidR="00B91EB2">
        <w:rPr>
          <w:rFonts w:asciiTheme="minorHAnsi" w:hAnsiTheme="minorHAnsi"/>
          <w:color w:val="000000"/>
          <w:sz w:val="24"/>
          <w:szCs w:val="24"/>
        </w:rPr>
        <w:t>form</w:t>
      </w:r>
      <w:r w:rsidRPr="0093057C">
        <w:rPr>
          <w:rFonts w:asciiTheme="minorHAnsi" w:hAnsiTheme="minorHAnsi"/>
          <w:color w:val="000000"/>
          <w:sz w:val="24"/>
          <w:szCs w:val="24"/>
        </w:rPr>
        <w:t xml:space="preserve">, and please feel free to ring or email with any questions. </w:t>
      </w:r>
      <w:r w:rsidR="00F311FE">
        <w:rPr>
          <w:rFonts w:asciiTheme="minorHAnsi" w:hAnsiTheme="minorHAnsi"/>
          <w:color w:val="000000"/>
          <w:sz w:val="24"/>
          <w:szCs w:val="24"/>
        </w:rPr>
        <w:t xml:space="preserve">Please “Save As” the form with your Institution’s name in the document title, and email back to </w:t>
      </w:r>
      <w:hyperlink r:id="rId9" w:history="1">
        <w:r w:rsidR="00926AAB" w:rsidRPr="004103F8">
          <w:rPr>
            <w:rStyle w:val="Hyperlink"/>
            <w:rFonts w:asciiTheme="minorHAnsi" w:hAnsiTheme="minorHAnsi"/>
            <w:b/>
            <w:sz w:val="24"/>
            <w:szCs w:val="24"/>
          </w:rPr>
          <w:t>Ddriscoll@dci-biotech.com</w:t>
        </w:r>
      </w:hyperlink>
      <w:r w:rsidR="00926AAB">
        <w:rPr>
          <w:rFonts w:asciiTheme="minorHAnsi" w:hAnsiTheme="minorHAnsi"/>
          <w:color w:val="000000"/>
          <w:sz w:val="24"/>
          <w:szCs w:val="24"/>
        </w:rPr>
        <w:t xml:space="preserve"> by 7 April 2017.</w:t>
      </w:r>
    </w:p>
    <w:p w:rsidR="00B91EB2" w:rsidRDefault="000D1677" w:rsidP="00A801AF">
      <w:pPr>
        <w:jc w:val="center"/>
        <w:rPr>
          <w:rFonts w:asciiTheme="minorHAnsi" w:hAnsiTheme="minorHAnsi"/>
          <w:color w:val="000000"/>
          <w:sz w:val="28"/>
          <w:szCs w:val="24"/>
        </w:rPr>
      </w:pPr>
      <w:r w:rsidRPr="00A801AF">
        <w:rPr>
          <w:rFonts w:asciiTheme="minorHAnsi" w:hAnsiTheme="minorHAnsi"/>
          <w:b/>
          <w:color w:val="1F497D" w:themeColor="text2"/>
          <w:sz w:val="28"/>
          <w:szCs w:val="24"/>
          <w:u w:val="double"/>
        </w:rPr>
        <w:t>Thank you very much for your help with this project</w:t>
      </w:r>
      <w:r w:rsidRPr="00A801AF">
        <w:rPr>
          <w:rFonts w:asciiTheme="minorHAnsi" w:hAnsiTheme="minorHAnsi"/>
          <w:color w:val="000000"/>
          <w:sz w:val="28"/>
          <w:szCs w:val="24"/>
        </w:rPr>
        <w:t>.</w:t>
      </w:r>
    </w:p>
    <w:p w:rsidR="00A801AF" w:rsidRPr="00596CA3" w:rsidRDefault="00596CA3" w:rsidP="00A801AF">
      <w:pPr>
        <w:jc w:val="center"/>
        <w:rPr>
          <w:rFonts w:asciiTheme="minorHAnsi" w:hAnsiTheme="minorHAnsi"/>
          <w:color w:val="000000"/>
          <w:szCs w:val="22"/>
        </w:rPr>
      </w:pPr>
      <w:r w:rsidRPr="00596CA3">
        <w:rPr>
          <w:rFonts w:asciiTheme="minorHAnsi" w:hAnsiTheme="minorHAnsi"/>
          <w:color w:val="000000"/>
          <w:szCs w:val="22"/>
        </w:rPr>
        <w:t>For further information, please contact Dawn Driscoll or Michael Dickson:</w:t>
      </w:r>
    </w:p>
    <w:tbl>
      <w:tblPr>
        <w:tblStyle w:val="TableGrid"/>
        <w:tblW w:w="9450" w:type="dxa"/>
        <w:tblInd w:w="108" w:type="dxa"/>
        <w:tblLook w:val="04A0" w:firstRow="1" w:lastRow="0" w:firstColumn="1" w:lastColumn="0" w:noHBand="0" w:noVBand="1"/>
      </w:tblPr>
      <w:tblGrid>
        <w:gridCol w:w="4050"/>
        <w:gridCol w:w="241"/>
        <w:gridCol w:w="5159"/>
      </w:tblGrid>
      <w:tr w:rsidR="00070224" w:rsidRPr="00B91EB2" w:rsidTr="00070224">
        <w:tc>
          <w:tcPr>
            <w:tcW w:w="4050" w:type="dxa"/>
            <w:tcBorders>
              <w:top w:val="single" w:sz="4" w:space="0" w:color="auto"/>
              <w:left w:val="single" w:sz="4" w:space="0" w:color="auto"/>
              <w:bottom w:val="nil"/>
              <w:right w:val="single" w:sz="4" w:space="0" w:color="auto"/>
            </w:tcBorders>
          </w:tcPr>
          <w:p w:rsidR="00070224" w:rsidRPr="00B91EB2" w:rsidRDefault="00070224" w:rsidP="003738CE">
            <w:pPr>
              <w:pStyle w:val="NoSpacing"/>
              <w:rPr>
                <w:rFonts w:cs="Arial"/>
                <w:sz w:val="24"/>
                <w:szCs w:val="24"/>
              </w:rPr>
            </w:pPr>
            <w:r w:rsidRPr="00B91EB2">
              <w:rPr>
                <w:rFonts w:cs="Arial"/>
                <w:sz w:val="24"/>
                <w:szCs w:val="24"/>
              </w:rPr>
              <w:t>Dr Dawn Driscoll</w:t>
            </w:r>
            <w:r>
              <w:rPr>
                <w:rFonts w:cs="Arial"/>
                <w:sz w:val="24"/>
                <w:szCs w:val="24"/>
              </w:rPr>
              <w:t xml:space="preserve"> </w:t>
            </w:r>
          </w:p>
        </w:tc>
        <w:tc>
          <w:tcPr>
            <w:tcW w:w="241" w:type="dxa"/>
            <w:tcBorders>
              <w:top w:val="nil"/>
              <w:left w:val="single" w:sz="4" w:space="0" w:color="auto"/>
              <w:bottom w:val="nil"/>
              <w:right w:val="single" w:sz="4" w:space="0" w:color="auto"/>
            </w:tcBorders>
          </w:tcPr>
          <w:p w:rsidR="00070224" w:rsidRPr="00B91EB2" w:rsidRDefault="00070224" w:rsidP="003738CE">
            <w:pPr>
              <w:pStyle w:val="NoSpacing"/>
              <w:jc w:val="center"/>
              <w:rPr>
                <w:rFonts w:cs="Arial"/>
                <w:sz w:val="24"/>
                <w:szCs w:val="24"/>
              </w:rPr>
            </w:pPr>
          </w:p>
        </w:tc>
        <w:tc>
          <w:tcPr>
            <w:tcW w:w="5159" w:type="dxa"/>
            <w:tcBorders>
              <w:top w:val="single" w:sz="4" w:space="0" w:color="auto"/>
              <w:left w:val="single" w:sz="4" w:space="0" w:color="auto"/>
              <w:bottom w:val="nil"/>
              <w:right w:val="single" w:sz="4" w:space="0" w:color="auto"/>
            </w:tcBorders>
          </w:tcPr>
          <w:p w:rsidR="00070224" w:rsidRPr="00B91EB2" w:rsidRDefault="00070224" w:rsidP="003738CE">
            <w:pPr>
              <w:pStyle w:val="NoSpacing"/>
              <w:ind w:left="-79"/>
              <w:rPr>
                <w:rFonts w:cs="Arial"/>
                <w:sz w:val="24"/>
                <w:szCs w:val="24"/>
              </w:rPr>
            </w:pPr>
            <w:r w:rsidRPr="00B91EB2">
              <w:rPr>
                <w:rFonts w:cs="Arial"/>
                <w:sz w:val="24"/>
                <w:szCs w:val="24"/>
                <w:lang w:eastAsia="en-AU"/>
              </w:rPr>
              <w:t>Michael Dickson</w:t>
            </w:r>
            <w:r w:rsidRPr="00B91EB2">
              <w:rPr>
                <w:rFonts w:cs="Arial"/>
                <w:sz w:val="24"/>
                <w:szCs w:val="24"/>
              </w:rPr>
              <w:t xml:space="preserve">, </w:t>
            </w:r>
            <w:r w:rsidRPr="00B91EB2">
              <w:rPr>
                <w:rFonts w:cs="Arial"/>
                <w:sz w:val="24"/>
                <w:szCs w:val="24"/>
                <w:lang w:eastAsia="en-AU"/>
              </w:rPr>
              <w:t>Principal Project Officer</w:t>
            </w:r>
          </w:p>
        </w:tc>
      </w:tr>
      <w:tr w:rsidR="00070224" w:rsidRPr="00B91EB2" w:rsidTr="00070224">
        <w:tc>
          <w:tcPr>
            <w:tcW w:w="4050" w:type="dxa"/>
            <w:tcBorders>
              <w:top w:val="nil"/>
              <w:left w:val="single" w:sz="4" w:space="0" w:color="auto"/>
              <w:bottom w:val="nil"/>
              <w:right w:val="single" w:sz="4" w:space="0" w:color="auto"/>
            </w:tcBorders>
          </w:tcPr>
          <w:p w:rsidR="00070224" w:rsidRDefault="00070224" w:rsidP="003738CE">
            <w:pPr>
              <w:pStyle w:val="NoSpacing"/>
              <w:rPr>
                <w:rFonts w:cs="Arial"/>
                <w:sz w:val="24"/>
                <w:szCs w:val="24"/>
              </w:rPr>
            </w:pPr>
            <w:r>
              <w:rPr>
                <w:rFonts w:cs="Arial"/>
                <w:sz w:val="24"/>
                <w:szCs w:val="24"/>
              </w:rPr>
              <w:t>Principal</w:t>
            </w:r>
          </w:p>
          <w:p w:rsidR="00070224" w:rsidRPr="00B91EB2" w:rsidRDefault="00070224" w:rsidP="003738CE">
            <w:pPr>
              <w:pStyle w:val="NoSpacing"/>
              <w:rPr>
                <w:rFonts w:cs="Arial"/>
                <w:sz w:val="24"/>
                <w:szCs w:val="24"/>
              </w:rPr>
            </w:pPr>
            <w:r w:rsidRPr="00B91EB2">
              <w:rPr>
                <w:rFonts w:cs="Arial"/>
                <w:sz w:val="24"/>
                <w:szCs w:val="24"/>
              </w:rPr>
              <w:t>DCi Biotech Pty Ltd</w:t>
            </w:r>
          </w:p>
        </w:tc>
        <w:tc>
          <w:tcPr>
            <w:tcW w:w="241" w:type="dxa"/>
            <w:tcBorders>
              <w:top w:val="nil"/>
              <w:left w:val="single" w:sz="4" w:space="0" w:color="auto"/>
              <w:bottom w:val="nil"/>
              <w:right w:val="single" w:sz="4" w:space="0" w:color="auto"/>
            </w:tcBorders>
          </w:tcPr>
          <w:p w:rsidR="00070224" w:rsidRPr="00B91EB2" w:rsidRDefault="00070224" w:rsidP="003738CE">
            <w:pPr>
              <w:pStyle w:val="NoSpacing"/>
              <w:rPr>
                <w:rFonts w:cs="Arial"/>
                <w:sz w:val="24"/>
                <w:szCs w:val="24"/>
              </w:rPr>
            </w:pPr>
          </w:p>
        </w:tc>
        <w:tc>
          <w:tcPr>
            <w:tcW w:w="5159" w:type="dxa"/>
            <w:tcBorders>
              <w:top w:val="nil"/>
              <w:left w:val="single" w:sz="4" w:space="0" w:color="auto"/>
              <w:bottom w:val="nil"/>
              <w:right w:val="single" w:sz="4" w:space="0" w:color="auto"/>
            </w:tcBorders>
          </w:tcPr>
          <w:p w:rsidR="00070224" w:rsidRDefault="00070224" w:rsidP="003738CE">
            <w:pPr>
              <w:pStyle w:val="NoSpacing"/>
              <w:ind w:left="-79"/>
              <w:rPr>
                <w:rFonts w:cs="Arial"/>
                <w:sz w:val="24"/>
                <w:szCs w:val="24"/>
                <w:lang w:eastAsia="en-AU"/>
              </w:rPr>
            </w:pPr>
            <w:r w:rsidRPr="00B91EB2">
              <w:rPr>
                <w:rFonts w:cs="Arial"/>
                <w:sz w:val="24"/>
                <w:szCs w:val="24"/>
                <w:lang w:eastAsia="en-AU"/>
              </w:rPr>
              <w:t>Labour Relations &amp; I</w:t>
            </w:r>
            <w:r>
              <w:rPr>
                <w:rFonts w:cs="Arial"/>
                <w:sz w:val="24"/>
                <w:szCs w:val="24"/>
                <w:lang w:eastAsia="en-AU"/>
              </w:rPr>
              <w:t xml:space="preserve">ndustry Development </w:t>
            </w:r>
          </w:p>
          <w:p w:rsidR="00070224" w:rsidRPr="00B91EB2" w:rsidRDefault="00070224" w:rsidP="003738CE">
            <w:pPr>
              <w:pStyle w:val="NoSpacing"/>
              <w:ind w:left="-79"/>
              <w:rPr>
                <w:rFonts w:cs="Arial"/>
                <w:sz w:val="24"/>
                <w:szCs w:val="24"/>
                <w:lang w:eastAsia="en-AU"/>
              </w:rPr>
            </w:pPr>
            <w:r w:rsidRPr="00B91EB2">
              <w:rPr>
                <w:rFonts w:cs="Arial"/>
                <w:sz w:val="24"/>
                <w:szCs w:val="24"/>
                <w:lang w:eastAsia="en-AU"/>
              </w:rPr>
              <w:t>Dep</w:t>
            </w:r>
            <w:r>
              <w:rPr>
                <w:rFonts w:cs="Arial"/>
                <w:sz w:val="24"/>
                <w:szCs w:val="24"/>
                <w:lang w:eastAsia="en-AU"/>
              </w:rPr>
              <w:t>artment</w:t>
            </w:r>
            <w:r w:rsidRPr="00B91EB2">
              <w:rPr>
                <w:rFonts w:cs="Arial"/>
                <w:sz w:val="24"/>
                <w:szCs w:val="24"/>
                <w:lang w:eastAsia="en-AU"/>
              </w:rPr>
              <w:t xml:space="preserve"> of Commerce</w:t>
            </w:r>
          </w:p>
        </w:tc>
      </w:tr>
      <w:tr w:rsidR="00070224" w:rsidRPr="00B91EB2" w:rsidTr="00070224">
        <w:tc>
          <w:tcPr>
            <w:tcW w:w="4050" w:type="dxa"/>
            <w:tcBorders>
              <w:top w:val="nil"/>
              <w:left w:val="single" w:sz="4" w:space="0" w:color="auto"/>
              <w:bottom w:val="nil"/>
              <w:right w:val="single" w:sz="4" w:space="0" w:color="auto"/>
            </w:tcBorders>
          </w:tcPr>
          <w:p w:rsidR="00070224" w:rsidRPr="00B91EB2" w:rsidRDefault="00070224" w:rsidP="003738CE">
            <w:pPr>
              <w:pStyle w:val="NoSpacing"/>
              <w:rPr>
                <w:rFonts w:cs="Arial"/>
                <w:sz w:val="24"/>
                <w:szCs w:val="24"/>
              </w:rPr>
            </w:pPr>
            <w:r w:rsidRPr="00B91EB2">
              <w:rPr>
                <w:rFonts w:cs="Arial"/>
                <w:sz w:val="24"/>
                <w:szCs w:val="24"/>
              </w:rPr>
              <w:t>Mobile: 0438 408 038</w:t>
            </w:r>
          </w:p>
        </w:tc>
        <w:tc>
          <w:tcPr>
            <w:tcW w:w="241" w:type="dxa"/>
            <w:tcBorders>
              <w:top w:val="nil"/>
              <w:left w:val="single" w:sz="4" w:space="0" w:color="auto"/>
              <w:bottom w:val="nil"/>
              <w:right w:val="single" w:sz="4" w:space="0" w:color="auto"/>
            </w:tcBorders>
          </w:tcPr>
          <w:p w:rsidR="00070224" w:rsidRPr="00B91EB2" w:rsidRDefault="00070224" w:rsidP="003738CE">
            <w:pPr>
              <w:pStyle w:val="NoSpacing"/>
              <w:rPr>
                <w:rFonts w:cs="Arial"/>
                <w:sz w:val="24"/>
                <w:szCs w:val="24"/>
              </w:rPr>
            </w:pPr>
          </w:p>
        </w:tc>
        <w:tc>
          <w:tcPr>
            <w:tcW w:w="5159" w:type="dxa"/>
            <w:tcBorders>
              <w:top w:val="nil"/>
              <w:left w:val="single" w:sz="4" w:space="0" w:color="auto"/>
              <w:bottom w:val="nil"/>
              <w:right w:val="single" w:sz="4" w:space="0" w:color="auto"/>
            </w:tcBorders>
          </w:tcPr>
          <w:p w:rsidR="00070224" w:rsidRPr="00B91EB2" w:rsidRDefault="00070224" w:rsidP="003738CE">
            <w:pPr>
              <w:pStyle w:val="NoSpacing"/>
              <w:ind w:left="-79"/>
              <w:rPr>
                <w:rFonts w:cs="Arial"/>
                <w:sz w:val="24"/>
                <w:szCs w:val="24"/>
              </w:rPr>
            </w:pPr>
            <w:r w:rsidRPr="00B91EB2">
              <w:rPr>
                <w:rFonts w:cs="Arial"/>
                <w:sz w:val="24"/>
                <w:szCs w:val="24"/>
                <w:lang w:eastAsia="en-AU"/>
              </w:rPr>
              <w:t>Phone: 08 6552 9327</w:t>
            </w:r>
          </w:p>
        </w:tc>
      </w:tr>
      <w:tr w:rsidR="00070224" w:rsidRPr="00B91EB2" w:rsidTr="00070224">
        <w:tc>
          <w:tcPr>
            <w:tcW w:w="4050" w:type="dxa"/>
            <w:tcBorders>
              <w:top w:val="nil"/>
              <w:left w:val="single" w:sz="4" w:space="0" w:color="auto"/>
              <w:bottom w:val="single" w:sz="4" w:space="0" w:color="auto"/>
              <w:right w:val="single" w:sz="4" w:space="0" w:color="auto"/>
            </w:tcBorders>
          </w:tcPr>
          <w:p w:rsidR="00070224" w:rsidRPr="00B91EB2" w:rsidRDefault="00070224" w:rsidP="003738CE">
            <w:pPr>
              <w:pStyle w:val="NoSpacing"/>
              <w:rPr>
                <w:rFonts w:cs="Arial"/>
                <w:sz w:val="24"/>
                <w:szCs w:val="24"/>
              </w:rPr>
            </w:pPr>
            <w:r>
              <w:rPr>
                <w:rFonts w:cs="Arial"/>
                <w:sz w:val="24"/>
                <w:szCs w:val="24"/>
              </w:rPr>
              <w:t xml:space="preserve">Email: </w:t>
            </w:r>
            <w:hyperlink r:id="rId10" w:history="1">
              <w:r w:rsidRPr="00B91EB2">
                <w:rPr>
                  <w:rStyle w:val="Hyperlink"/>
                  <w:rFonts w:cs="Arial"/>
                  <w:color w:val="auto"/>
                  <w:sz w:val="24"/>
                  <w:szCs w:val="24"/>
                </w:rPr>
                <w:t>Ddriscoll@dci-biotech.com</w:t>
              </w:r>
            </w:hyperlink>
          </w:p>
        </w:tc>
        <w:tc>
          <w:tcPr>
            <w:tcW w:w="241" w:type="dxa"/>
            <w:tcBorders>
              <w:top w:val="nil"/>
              <w:left w:val="single" w:sz="4" w:space="0" w:color="auto"/>
              <w:bottom w:val="nil"/>
              <w:right w:val="single" w:sz="4" w:space="0" w:color="auto"/>
            </w:tcBorders>
          </w:tcPr>
          <w:p w:rsidR="00070224" w:rsidRPr="00B91EB2" w:rsidRDefault="00070224" w:rsidP="003738CE">
            <w:pPr>
              <w:pStyle w:val="NoSpacing"/>
              <w:rPr>
                <w:rFonts w:cs="Arial"/>
                <w:sz w:val="24"/>
                <w:szCs w:val="24"/>
              </w:rPr>
            </w:pPr>
          </w:p>
        </w:tc>
        <w:tc>
          <w:tcPr>
            <w:tcW w:w="5159" w:type="dxa"/>
            <w:tcBorders>
              <w:top w:val="nil"/>
              <w:left w:val="single" w:sz="4" w:space="0" w:color="auto"/>
              <w:bottom w:val="single" w:sz="4" w:space="0" w:color="auto"/>
              <w:right w:val="single" w:sz="4" w:space="0" w:color="auto"/>
            </w:tcBorders>
          </w:tcPr>
          <w:p w:rsidR="00070224" w:rsidRPr="00B91EB2" w:rsidRDefault="00070224" w:rsidP="003738CE">
            <w:pPr>
              <w:pStyle w:val="NoSpacing"/>
              <w:ind w:left="-79"/>
              <w:rPr>
                <w:rFonts w:cs="Arial"/>
                <w:sz w:val="24"/>
                <w:szCs w:val="24"/>
                <w:lang w:eastAsia="en-AU"/>
              </w:rPr>
            </w:pPr>
            <w:r>
              <w:rPr>
                <w:rFonts w:cs="Arial"/>
                <w:sz w:val="24"/>
                <w:szCs w:val="24"/>
                <w:lang w:eastAsia="en-AU"/>
              </w:rPr>
              <w:t xml:space="preserve">Email: </w:t>
            </w:r>
            <w:hyperlink r:id="rId11" w:history="1">
              <w:r w:rsidRPr="00B91EB2">
                <w:rPr>
                  <w:rStyle w:val="Hyperlink"/>
                  <w:rFonts w:cs="Arial"/>
                  <w:color w:val="auto"/>
                  <w:sz w:val="24"/>
                  <w:szCs w:val="24"/>
                  <w:lang w:eastAsia="en-AU"/>
                </w:rPr>
                <w:t>michael.dickson@commerce.wa.gov.au</w:t>
              </w:r>
            </w:hyperlink>
            <w:r w:rsidRPr="00B91EB2">
              <w:rPr>
                <w:rFonts w:cs="Arial"/>
                <w:sz w:val="24"/>
                <w:szCs w:val="24"/>
                <w:lang w:eastAsia="en-AU"/>
              </w:rPr>
              <w:t xml:space="preserve"> </w:t>
            </w:r>
          </w:p>
        </w:tc>
      </w:tr>
    </w:tbl>
    <w:p w:rsidR="000D1677" w:rsidRPr="0093057C" w:rsidRDefault="000D1677" w:rsidP="000D1677">
      <w:pPr>
        <w:jc w:val="both"/>
        <w:rPr>
          <w:rFonts w:asciiTheme="minorHAnsi" w:hAnsiTheme="minorHAnsi"/>
          <w:sz w:val="24"/>
          <w:szCs w:val="24"/>
        </w:rPr>
      </w:pPr>
    </w:p>
    <w:p w:rsidR="002571F1" w:rsidRDefault="000D1677" w:rsidP="000D1677">
      <w:pPr>
        <w:pStyle w:val="ListParagraph"/>
        <w:numPr>
          <w:ilvl w:val="0"/>
          <w:numId w:val="1"/>
        </w:numPr>
        <w:ind w:left="0"/>
        <w:rPr>
          <w:rFonts w:asciiTheme="minorHAnsi" w:hAnsiTheme="minorHAnsi"/>
          <w:b/>
        </w:rPr>
      </w:pPr>
      <w:r w:rsidRPr="003E2FA2">
        <w:rPr>
          <w:rFonts w:asciiTheme="minorHAnsi" w:hAnsiTheme="minorHAnsi"/>
          <w:b/>
        </w:rPr>
        <w:lastRenderedPageBreak/>
        <w:t xml:space="preserve">Which of your Institution’s Research programs would you include </w:t>
      </w:r>
      <w:r w:rsidR="006B6B31">
        <w:rPr>
          <w:rFonts w:asciiTheme="minorHAnsi" w:hAnsiTheme="minorHAnsi"/>
          <w:b/>
        </w:rPr>
        <w:t>in</w:t>
      </w:r>
      <w:r w:rsidRPr="003E2FA2">
        <w:rPr>
          <w:rFonts w:asciiTheme="minorHAnsi" w:hAnsiTheme="minorHAnsi"/>
          <w:b/>
        </w:rPr>
        <w:t xml:space="preserve"> the above definition of “Medical Technology”</w:t>
      </w:r>
      <w:r w:rsidR="00011723">
        <w:rPr>
          <w:rFonts w:asciiTheme="minorHAnsi" w:hAnsiTheme="minorHAnsi"/>
          <w:b/>
        </w:rPr>
        <w:t xml:space="preserve"> ?  </w:t>
      </w:r>
      <w:r w:rsidR="002571F1">
        <w:rPr>
          <w:rFonts w:asciiTheme="minorHAnsi" w:hAnsiTheme="minorHAnsi"/>
          <w:b/>
        </w:rPr>
        <w:t xml:space="preserve"> </w:t>
      </w:r>
      <w:sdt>
        <w:sdtPr>
          <w:rPr>
            <w:rFonts w:asciiTheme="minorHAnsi" w:hAnsiTheme="minorHAnsi"/>
            <w:b/>
          </w:rPr>
          <w:id w:val="2007013803"/>
          <w:placeholder>
            <w:docPart w:val="E87BB9FEFA6D4F93BCA99D03481EDECC"/>
          </w:placeholder>
        </w:sdtPr>
        <w:sdtEndPr/>
        <w:sdtContent>
          <w:r w:rsidR="00246568" w:rsidRPr="008E51F7">
            <w:rPr>
              <w:rFonts w:asciiTheme="minorHAnsi" w:hAnsiTheme="minorHAnsi"/>
            </w:rPr>
            <w:t>The PHRN is one of the National Collaborative Infrastructure Strategy (NCRIS) funded capabilities. The Lead Agent for the PHRN is the University of Western Australia. The PHRN invests in infrastructure that boosts Australia’s capacity to link population data.</w:t>
          </w:r>
          <w:r w:rsidR="00246568">
            <w:rPr>
              <w:rFonts w:asciiTheme="minorHAnsi" w:hAnsiTheme="minorHAnsi"/>
              <w:b/>
            </w:rPr>
            <w:t xml:space="preserve"> </w:t>
          </w:r>
        </w:sdtContent>
      </w:sdt>
    </w:p>
    <w:p w:rsidR="00F36E76" w:rsidRDefault="00F36E76" w:rsidP="00123B4B">
      <w:pPr>
        <w:ind w:left="720"/>
        <w:rPr>
          <w:rFonts w:asciiTheme="minorHAnsi" w:eastAsia="Times New Roman" w:hAnsiTheme="minorHAnsi" w:cs="Times New Roman"/>
          <w:sz w:val="24"/>
          <w:szCs w:val="24"/>
          <w:lang w:val="en-US"/>
        </w:rPr>
      </w:pPr>
    </w:p>
    <w:p w:rsidR="00163203" w:rsidRPr="00787539" w:rsidRDefault="000B1D27" w:rsidP="00123B4B">
      <w:pPr>
        <w:pStyle w:val="ListParagraph"/>
        <w:numPr>
          <w:ilvl w:val="0"/>
          <w:numId w:val="1"/>
        </w:numPr>
        <w:ind w:left="0"/>
        <w:rPr>
          <w:rFonts w:asciiTheme="minorHAnsi" w:hAnsiTheme="minorHAnsi"/>
          <w:b/>
        </w:rPr>
      </w:pPr>
      <w:r>
        <w:rPr>
          <w:rFonts w:asciiTheme="minorHAnsi" w:hAnsiTheme="minorHAnsi"/>
          <w:b/>
        </w:rPr>
        <w:t>Approximate n</w:t>
      </w:r>
      <w:r w:rsidR="002571F1" w:rsidRPr="00596CA3">
        <w:rPr>
          <w:rFonts w:asciiTheme="minorHAnsi" w:hAnsiTheme="minorHAnsi"/>
          <w:b/>
        </w:rPr>
        <w:t>umber</w:t>
      </w:r>
      <w:r w:rsidR="000D1677" w:rsidRPr="002571F1">
        <w:rPr>
          <w:rFonts w:asciiTheme="minorHAnsi" w:hAnsiTheme="minorHAnsi"/>
        </w:rPr>
        <w:t xml:space="preserve"> </w:t>
      </w:r>
      <w:r w:rsidR="000D1677" w:rsidRPr="00CB4355">
        <w:rPr>
          <w:rFonts w:asciiTheme="minorHAnsi" w:hAnsiTheme="minorHAnsi"/>
          <w:b/>
        </w:rPr>
        <w:t xml:space="preserve">of staff in these </w:t>
      </w:r>
      <w:r w:rsidR="00070224">
        <w:rPr>
          <w:rFonts w:asciiTheme="minorHAnsi" w:hAnsiTheme="minorHAnsi"/>
          <w:b/>
        </w:rPr>
        <w:t>Medtech</w:t>
      </w:r>
      <w:r w:rsidR="00C20A0D">
        <w:rPr>
          <w:rFonts w:asciiTheme="minorHAnsi" w:hAnsiTheme="minorHAnsi"/>
          <w:b/>
        </w:rPr>
        <w:t xml:space="preserve"> </w:t>
      </w:r>
      <w:r w:rsidR="000D1677" w:rsidRPr="00CB4355">
        <w:rPr>
          <w:rFonts w:asciiTheme="minorHAnsi" w:hAnsiTheme="minorHAnsi"/>
          <w:b/>
        </w:rPr>
        <w:t>programs, collectively</w:t>
      </w:r>
      <w:r w:rsidR="003E2FA2" w:rsidRPr="00CB4355">
        <w:rPr>
          <w:rFonts w:asciiTheme="minorHAnsi" w:hAnsiTheme="minorHAnsi"/>
          <w:b/>
        </w:rPr>
        <w:t xml:space="preserve"> (Inclusive of </w:t>
      </w:r>
      <w:r w:rsidR="00011723" w:rsidRPr="00CB4355">
        <w:rPr>
          <w:rFonts w:asciiTheme="minorHAnsi" w:hAnsiTheme="minorHAnsi"/>
          <w:b/>
        </w:rPr>
        <w:t>R</w:t>
      </w:r>
      <w:r w:rsidR="003E2FA2" w:rsidRPr="00CB4355">
        <w:rPr>
          <w:rFonts w:asciiTheme="minorHAnsi" w:hAnsiTheme="minorHAnsi"/>
          <w:b/>
        </w:rPr>
        <w:t xml:space="preserve">esearch staff, </w:t>
      </w:r>
      <w:r w:rsidR="00011723" w:rsidRPr="00CB4355">
        <w:rPr>
          <w:rFonts w:asciiTheme="minorHAnsi" w:hAnsiTheme="minorHAnsi"/>
          <w:b/>
        </w:rPr>
        <w:t>C</w:t>
      </w:r>
      <w:r w:rsidR="003E2FA2" w:rsidRPr="00CB4355">
        <w:rPr>
          <w:rFonts w:asciiTheme="minorHAnsi" w:hAnsiTheme="minorHAnsi"/>
          <w:b/>
        </w:rPr>
        <w:t xml:space="preserve">ommercialisation staff, </w:t>
      </w:r>
      <w:r w:rsidR="00521A48">
        <w:rPr>
          <w:rFonts w:asciiTheme="minorHAnsi" w:hAnsiTheme="minorHAnsi"/>
          <w:b/>
        </w:rPr>
        <w:t>Research Development</w:t>
      </w:r>
      <w:r w:rsidR="003E2FA2" w:rsidRPr="00CB4355">
        <w:rPr>
          <w:rFonts w:asciiTheme="minorHAnsi" w:hAnsiTheme="minorHAnsi"/>
          <w:b/>
        </w:rPr>
        <w:t xml:space="preserve"> support, </w:t>
      </w:r>
      <w:r w:rsidR="00011723" w:rsidRPr="00CB4355">
        <w:rPr>
          <w:rFonts w:asciiTheme="minorHAnsi" w:hAnsiTheme="minorHAnsi"/>
          <w:b/>
        </w:rPr>
        <w:t>A</w:t>
      </w:r>
      <w:r w:rsidR="003E2FA2" w:rsidRPr="00CB4355">
        <w:rPr>
          <w:rFonts w:asciiTheme="minorHAnsi" w:hAnsiTheme="minorHAnsi"/>
          <w:b/>
        </w:rPr>
        <w:t xml:space="preserve">dministrative support, and </w:t>
      </w:r>
      <w:r w:rsidR="00011723" w:rsidRPr="00CB4355">
        <w:rPr>
          <w:rFonts w:asciiTheme="minorHAnsi" w:hAnsiTheme="minorHAnsi"/>
          <w:b/>
        </w:rPr>
        <w:t>T</w:t>
      </w:r>
      <w:r w:rsidR="003E2FA2" w:rsidRPr="00CB4355">
        <w:rPr>
          <w:rFonts w:asciiTheme="minorHAnsi" w:hAnsiTheme="minorHAnsi"/>
          <w:b/>
        </w:rPr>
        <w:t>echnicians</w:t>
      </w:r>
      <w:r w:rsidR="00070224">
        <w:rPr>
          <w:rFonts w:asciiTheme="minorHAnsi" w:hAnsiTheme="minorHAnsi"/>
          <w:b/>
        </w:rPr>
        <w:t>.</w:t>
      </w:r>
      <w:r w:rsidR="003E2FA2" w:rsidRPr="00CB4355">
        <w:rPr>
          <w:rFonts w:asciiTheme="minorHAnsi" w:hAnsiTheme="minorHAnsi"/>
          <w:b/>
        </w:rPr>
        <w:t>)</w:t>
      </w:r>
      <w:r w:rsidR="00070224">
        <w:rPr>
          <w:rFonts w:asciiTheme="minorHAnsi" w:hAnsiTheme="minorHAnsi"/>
          <w:b/>
        </w:rPr>
        <w:t xml:space="preserve"> Please note that when the results </w:t>
      </w:r>
      <w:r>
        <w:rPr>
          <w:rFonts w:asciiTheme="minorHAnsi" w:hAnsiTheme="minorHAnsi"/>
          <w:b/>
        </w:rPr>
        <w:t>from</w:t>
      </w:r>
      <w:r w:rsidR="00070224">
        <w:rPr>
          <w:rFonts w:asciiTheme="minorHAnsi" w:hAnsiTheme="minorHAnsi"/>
          <w:b/>
        </w:rPr>
        <w:t xml:space="preserve"> all surveys are combined, this will give an indication of the strength of the WA Medtech sector in terms of employment</w:t>
      </w:r>
      <w:r w:rsidR="00CB4355" w:rsidRPr="00CB4355">
        <w:rPr>
          <w:rFonts w:asciiTheme="minorHAnsi" w:hAnsiTheme="minorHAnsi"/>
          <w:b/>
        </w:rPr>
        <w:t>:</w:t>
      </w:r>
      <w:r w:rsidR="00787539">
        <w:rPr>
          <w:rFonts w:asciiTheme="minorHAnsi" w:hAnsiTheme="minorHAnsi"/>
          <w:b/>
        </w:rPr>
        <w:t xml:space="preserve">           </w:t>
      </w:r>
      <w:sdt>
        <w:sdtPr>
          <w:rPr>
            <w:rFonts w:asciiTheme="minorHAnsi" w:hAnsiTheme="minorHAnsi"/>
          </w:rPr>
          <w:id w:val="-1434278776"/>
        </w:sdtPr>
        <w:sdtEndPr/>
        <w:sdtContent>
          <w:r w:rsidR="00246568">
            <w:rPr>
              <w:rFonts w:asciiTheme="minorHAnsi" w:hAnsiTheme="minorHAnsi"/>
            </w:rPr>
            <w:t xml:space="preserve">At 30 June 2016, in Western Australia, 14 people were employed at PHRN supported facilities or offices. </w:t>
          </w:r>
        </w:sdtContent>
      </w:sdt>
    </w:p>
    <w:p w:rsidR="003E2FA2" w:rsidRDefault="003E2FA2" w:rsidP="00123B4B">
      <w:pPr>
        <w:pStyle w:val="ListParagraph"/>
        <w:ind w:left="1170"/>
        <w:rPr>
          <w:rFonts w:asciiTheme="minorHAnsi" w:hAnsiTheme="minorHAnsi"/>
          <w:b/>
        </w:rPr>
      </w:pPr>
    </w:p>
    <w:p w:rsidR="003E2FA2" w:rsidRDefault="003E2FA2" w:rsidP="00123B4B">
      <w:pPr>
        <w:pStyle w:val="ListParagraph"/>
        <w:tabs>
          <w:tab w:val="left" w:pos="720"/>
        </w:tabs>
        <w:rPr>
          <w:rFonts w:asciiTheme="minorHAnsi" w:hAnsiTheme="minorHAnsi"/>
          <w:b/>
        </w:rPr>
      </w:pPr>
      <w:r>
        <w:rPr>
          <w:rFonts w:asciiTheme="minorHAnsi" w:hAnsiTheme="minorHAnsi"/>
          <w:b/>
        </w:rPr>
        <w:t xml:space="preserve">Any additional </w:t>
      </w:r>
      <w:r w:rsidR="00011723">
        <w:rPr>
          <w:rFonts w:asciiTheme="minorHAnsi" w:hAnsiTheme="minorHAnsi"/>
          <w:b/>
        </w:rPr>
        <w:t>c</w:t>
      </w:r>
      <w:r>
        <w:rPr>
          <w:rFonts w:asciiTheme="minorHAnsi" w:hAnsiTheme="minorHAnsi"/>
          <w:b/>
        </w:rPr>
        <w:t xml:space="preserve">omments regarding staff numbers? </w:t>
      </w:r>
    </w:p>
    <w:sdt>
      <w:sdtPr>
        <w:rPr>
          <w:rFonts w:asciiTheme="minorHAnsi" w:hAnsiTheme="minorHAnsi"/>
        </w:rPr>
        <w:id w:val="-2100545885"/>
      </w:sdtPr>
      <w:sdtEndPr/>
      <w:sdtContent>
        <w:p w:rsidR="003E2FA2" w:rsidRPr="0093057C" w:rsidRDefault="00BA1897" w:rsidP="00123B4B">
          <w:pPr>
            <w:pStyle w:val="ListParagraph"/>
            <w:tabs>
              <w:tab w:val="left" w:pos="720"/>
            </w:tabs>
            <w:rPr>
              <w:rFonts w:asciiTheme="minorHAnsi" w:hAnsiTheme="minorHAnsi"/>
            </w:rPr>
          </w:pPr>
          <w:r>
            <w:rPr>
              <w:rFonts w:asciiTheme="minorHAnsi" w:hAnsiTheme="minorHAnsi"/>
            </w:rPr>
            <w:t>This figure includes full-time, part-time and casual staff. It does not include external contractors.</w:t>
          </w:r>
        </w:p>
      </w:sdtContent>
    </w:sdt>
    <w:p w:rsidR="00CB4355" w:rsidRPr="0093057C" w:rsidRDefault="00CB4355" w:rsidP="000D1677">
      <w:pPr>
        <w:pStyle w:val="ListParagraph"/>
        <w:ind w:left="0" w:hanging="270"/>
        <w:rPr>
          <w:rFonts w:asciiTheme="minorHAnsi" w:hAnsiTheme="minorHAnsi"/>
        </w:rPr>
      </w:pPr>
    </w:p>
    <w:p w:rsidR="00496CAA" w:rsidRPr="00496CAA" w:rsidRDefault="000D1677" w:rsidP="00496CAA">
      <w:pPr>
        <w:pStyle w:val="ListParagraph"/>
        <w:numPr>
          <w:ilvl w:val="0"/>
          <w:numId w:val="1"/>
        </w:numPr>
        <w:ind w:left="0"/>
        <w:rPr>
          <w:rFonts w:asciiTheme="minorHAnsi" w:hAnsiTheme="minorHAnsi"/>
          <w:b/>
        </w:rPr>
      </w:pPr>
      <w:r w:rsidRPr="003E2FA2">
        <w:rPr>
          <w:rFonts w:asciiTheme="minorHAnsi" w:hAnsiTheme="minorHAnsi"/>
          <w:b/>
        </w:rPr>
        <w:t xml:space="preserve">Approximate annual budget of these programs, collectively: </w:t>
      </w:r>
      <w:r w:rsidR="007E2A4B" w:rsidRPr="003E2FA2">
        <w:rPr>
          <w:rFonts w:asciiTheme="minorHAnsi" w:hAnsiTheme="minorHAnsi"/>
          <w:b/>
        </w:rPr>
        <w:t xml:space="preserve"> </w:t>
      </w:r>
    </w:p>
    <w:p w:rsidR="00163203" w:rsidRPr="00011723" w:rsidRDefault="00163203" w:rsidP="00123B4B">
      <w:pPr>
        <w:pStyle w:val="ListParagraph"/>
        <w:rPr>
          <w:rFonts w:asciiTheme="minorHAnsi" w:hAnsiTheme="minorHAnsi"/>
        </w:rPr>
      </w:pPr>
    </w:p>
    <w:p w:rsidR="00163203" w:rsidRPr="00011723" w:rsidRDefault="008E51F7" w:rsidP="00123B4B">
      <w:pPr>
        <w:pStyle w:val="ListParagraph"/>
        <w:rPr>
          <w:rFonts w:asciiTheme="minorHAnsi" w:hAnsiTheme="minorHAnsi"/>
        </w:rPr>
      </w:pPr>
      <w:sdt>
        <w:sdtPr>
          <w:rPr>
            <w:rFonts w:asciiTheme="minorHAnsi" w:hAnsiTheme="minorHAnsi"/>
          </w:rPr>
          <w:id w:val="-434450614"/>
          <w14:checkbox>
            <w14:checked w14:val="0"/>
            <w14:checkedState w14:val="2612" w14:font="MS Gothic"/>
            <w14:uncheckedState w14:val="2610" w14:font="MS Gothic"/>
          </w14:checkbox>
        </w:sdtPr>
        <w:sdtEndPr/>
        <w:sdtContent>
          <w:r w:rsidR="00163203" w:rsidRPr="00011723">
            <w:rPr>
              <w:rFonts w:ascii="MS Gothic" w:eastAsia="MS Gothic" w:hAnsi="MS Gothic" w:hint="eastAsia"/>
            </w:rPr>
            <w:t>☐</w:t>
          </w:r>
        </w:sdtContent>
      </w:sdt>
      <w:r w:rsidR="00163203" w:rsidRPr="00011723">
        <w:rPr>
          <w:rFonts w:asciiTheme="minorHAnsi" w:hAnsiTheme="minorHAnsi"/>
        </w:rPr>
        <w:t xml:space="preserve">  </w:t>
      </w:r>
      <w:r w:rsidR="000478F9">
        <w:rPr>
          <w:rFonts w:asciiTheme="minorHAnsi" w:hAnsiTheme="minorHAnsi"/>
        </w:rPr>
        <w:t xml:space="preserve">$250,000 </w:t>
      </w:r>
      <w:r w:rsidR="00163203" w:rsidRPr="00011723">
        <w:rPr>
          <w:rFonts w:asciiTheme="minorHAnsi" w:hAnsiTheme="minorHAnsi"/>
        </w:rPr>
        <w:t>- $1,000,000</w:t>
      </w:r>
    </w:p>
    <w:p w:rsidR="00163203" w:rsidRPr="00011723" w:rsidRDefault="008E51F7" w:rsidP="00123B4B">
      <w:pPr>
        <w:pStyle w:val="ListParagraph"/>
        <w:rPr>
          <w:rFonts w:asciiTheme="minorHAnsi" w:hAnsiTheme="minorHAnsi"/>
        </w:rPr>
      </w:pPr>
      <w:sdt>
        <w:sdtPr>
          <w:rPr>
            <w:rFonts w:asciiTheme="minorHAnsi" w:hAnsiTheme="minorHAnsi"/>
          </w:rPr>
          <w:id w:val="-1510905559"/>
          <w14:checkbox>
            <w14:checked w14:val="1"/>
            <w14:checkedState w14:val="2612" w14:font="MS Gothic"/>
            <w14:uncheckedState w14:val="2610" w14:font="MS Gothic"/>
          </w14:checkbox>
        </w:sdtPr>
        <w:sdtEndPr/>
        <w:sdtContent>
          <w:r w:rsidR="00246568">
            <w:rPr>
              <w:rFonts w:ascii="MS Gothic" w:eastAsia="MS Gothic" w:hAnsi="MS Gothic" w:hint="eastAsia"/>
            </w:rPr>
            <w:t>☒</w:t>
          </w:r>
        </w:sdtContent>
      </w:sdt>
      <w:r w:rsidR="00163203" w:rsidRPr="00011723">
        <w:rPr>
          <w:rFonts w:asciiTheme="minorHAnsi" w:hAnsiTheme="minorHAnsi"/>
        </w:rPr>
        <w:t xml:space="preserve">  $1,000,000 - $5,000,000</w:t>
      </w:r>
    </w:p>
    <w:p w:rsidR="00163203" w:rsidRDefault="008E51F7" w:rsidP="00123B4B">
      <w:pPr>
        <w:pStyle w:val="ListParagraph"/>
        <w:rPr>
          <w:rFonts w:asciiTheme="minorHAnsi" w:hAnsiTheme="minorHAnsi"/>
        </w:rPr>
      </w:pPr>
      <w:sdt>
        <w:sdtPr>
          <w:rPr>
            <w:rFonts w:asciiTheme="minorHAnsi" w:hAnsiTheme="minorHAnsi"/>
          </w:rPr>
          <w:id w:val="-1448231040"/>
          <w14:checkbox>
            <w14:checked w14:val="0"/>
            <w14:checkedState w14:val="2612" w14:font="MS Gothic"/>
            <w14:uncheckedState w14:val="2610" w14:font="MS Gothic"/>
          </w14:checkbox>
        </w:sdtPr>
        <w:sdtEndPr/>
        <w:sdtContent>
          <w:r w:rsidR="00163203" w:rsidRPr="00011723">
            <w:rPr>
              <w:rFonts w:ascii="MS Gothic" w:eastAsia="MS Gothic" w:hAnsi="MS Gothic" w:hint="eastAsia"/>
            </w:rPr>
            <w:t>☐</w:t>
          </w:r>
        </w:sdtContent>
      </w:sdt>
      <w:r w:rsidR="00163203" w:rsidRPr="00011723">
        <w:rPr>
          <w:rFonts w:asciiTheme="minorHAnsi" w:hAnsiTheme="minorHAnsi"/>
        </w:rPr>
        <w:t xml:space="preserve">  $5,000,000</w:t>
      </w:r>
      <w:r w:rsidR="000478F9">
        <w:rPr>
          <w:rFonts w:asciiTheme="minorHAnsi" w:hAnsiTheme="minorHAnsi"/>
        </w:rPr>
        <w:t xml:space="preserve"> - $10,000,000</w:t>
      </w:r>
    </w:p>
    <w:p w:rsidR="00123B4B" w:rsidRDefault="008E51F7" w:rsidP="005655CC">
      <w:pPr>
        <w:pStyle w:val="ListParagraph"/>
        <w:rPr>
          <w:rFonts w:asciiTheme="minorHAnsi" w:hAnsiTheme="minorHAnsi"/>
        </w:rPr>
      </w:pPr>
      <w:sdt>
        <w:sdtPr>
          <w:rPr>
            <w:rFonts w:asciiTheme="minorHAnsi" w:hAnsiTheme="minorHAnsi"/>
          </w:rPr>
          <w:id w:val="-1819490256"/>
          <w14:checkbox>
            <w14:checked w14:val="0"/>
            <w14:checkedState w14:val="2612" w14:font="MS Gothic"/>
            <w14:uncheckedState w14:val="2610" w14:font="MS Gothic"/>
          </w14:checkbox>
        </w:sdtPr>
        <w:sdtEndPr/>
        <w:sdtContent>
          <w:r w:rsidR="000478F9" w:rsidRPr="00011723">
            <w:rPr>
              <w:rFonts w:ascii="MS Gothic" w:eastAsia="MS Gothic" w:hAnsi="MS Gothic" w:hint="eastAsia"/>
            </w:rPr>
            <w:t>☐</w:t>
          </w:r>
        </w:sdtContent>
      </w:sdt>
      <w:r w:rsidR="000478F9" w:rsidRPr="00011723">
        <w:rPr>
          <w:rFonts w:asciiTheme="minorHAnsi" w:hAnsiTheme="minorHAnsi"/>
        </w:rPr>
        <w:t xml:space="preserve">  </w:t>
      </w:r>
      <w:r w:rsidR="005655CC">
        <w:rPr>
          <w:rFonts w:asciiTheme="minorHAnsi" w:hAnsiTheme="minorHAnsi"/>
        </w:rPr>
        <w:t>$10,000,000</w:t>
      </w:r>
      <w:r w:rsidR="00F36E76">
        <w:rPr>
          <w:rFonts w:asciiTheme="minorHAnsi" w:hAnsiTheme="minorHAnsi"/>
        </w:rPr>
        <w:t xml:space="preserve"> - $ 20,000,000</w:t>
      </w:r>
    </w:p>
    <w:p w:rsidR="00F36E76" w:rsidRPr="005655CC" w:rsidRDefault="008E51F7" w:rsidP="000B1D27">
      <w:pPr>
        <w:pStyle w:val="ListParagraph"/>
        <w:tabs>
          <w:tab w:val="left" w:pos="1260"/>
        </w:tabs>
        <w:rPr>
          <w:rFonts w:asciiTheme="minorHAnsi" w:hAnsiTheme="minorHAnsi"/>
        </w:rPr>
      </w:pPr>
      <w:sdt>
        <w:sdtPr>
          <w:rPr>
            <w:rFonts w:asciiTheme="minorHAnsi" w:hAnsiTheme="minorHAnsi"/>
          </w:rPr>
          <w:id w:val="-1856102402"/>
          <w14:checkbox>
            <w14:checked w14:val="0"/>
            <w14:checkedState w14:val="2612" w14:font="MS Gothic"/>
            <w14:uncheckedState w14:val="2610" w14:font="MS Gothic"/>
          </w14:checkbox>
        </w:sdtPr>
        <w:sdtEndPr/>
        <w:sdtContent>
          <w:r w:rsidR="00F36E76" w:rsidRPr="00011723">
            <w:rPr>
              <w:rFonts w:ascii="MS Gothic" w:eastAsia="MS Gothic" w:hAnsi="MS Gothic" w:hint="eastAsia"/>
            </w:rPr>
            <w:t>☐</w:t>
          </w:r>
        </w:sdtContent>
      </w:sdt>
      <w:r w:rsidR="00F36E76" w:rsidRPr="00011723">
        <w:rPr>
          <w:rFonts w:asciiTheme="minorHAnsi" w:hAnsiTheme="minorHAnsi"/>
        </w:rPr>
        <w:t xml:space="preserve">  </w:t>
      </w:r>
      <w:r w:rsidR="00F36E76">
        <w:rPr>
          <w:rFonts w:asciiTheme="minorHAnsi" w:hAnsiTheme="minorHAnsi"/>
        </w:rPr>
        <w:t xml:space="preserve">Other: Please fill-in:   </w:t>
      </w:r>
      <w:r w:rsidR="00F36E76">
        <w:rPr>
          <w:rFonts w:asciiTheme="minorHAnsi" w:hAnsiTheme="minorHAnsi"/>
          <w:b/>
        </w:rPr>
        <w:t xml:space="preserve"> </w:t>
      </w:r>
      <w:sdt>
        <w:sdtPr>
          <w:rPr>
            <w:rFonts w:asciiTheme="minorHAnsi" w:hAnsiTheme="minorHAnsi"/>
            <w:b/>
          </w:rPr>
          <w:id w:val="-1386864680"/>
          <w:showingPlcHdr/>
        </w:sdtPr>
        <w:sdtEndPr/>
        <w:sdtContent>
          <w:r w:rsidR="00F36E76" w:rsidRPr="005D2E1B">
            <w:rPr>
              <w:rStyle w:val="PlaceholderText"/>
              <w:color w:val="FF0000"/>
            </w:rPr>
            <w:t>Click here to enter text.</w:t>
          </w:r>
        </w:sdtContent>
      </w:sdt>
    </w:p>
    <w:p w:rsidR="00496CAA" w:rsidRPr="00F36E76" w:rsidRDefault="00496CAA" w:rsidP="00F36E76">
      <w:pPr>
        <w:pStyle w:val="NoSpacing"/>
        <w:ind w:left="720"/>
        <w:rPr>
          <w:rFonts w:asciiTheme="minorHAnsi" w:hAnsiTheme="minorHAnsi"/>
          <w:b/>
        </w:rPr>
      </w:pPr>
      <w:commentRangeStart w:id="0"/>
      <w:commentRangeStart w:id="1"/>
      <w:r w:rsidRPr="00F36E76">
        <w:rPr>
          <w:rFonts w:asciiTheme="minorHAnsi" w:hAnsiTheme="minorHAnsi"/>
          <w:b/>
        </w:rPr>
        <w:t xml:space="preserve">Any additional </w:t>
      </w:r>
      <w:r w:rsidR="00011723" w:rsidRPr="00F36E76">
        <w:rPr>
          <w:rFonts w:asciiTheme="minorHAnsi" w:hAnsiTheme="minorHAnsi"/>
          <w:b/>
        </w:rPr>
        <w:t>c</w:t>
      </w:r>
      <w:r w:rsidRPr="00F36E76">
        <w:rPr>
          <w:rFonts w:asciiTheme="minorHAnsi" w:hAnsiTheme="minorHAnsi"/>
          <w:b/>
        </w:rPr>
        <w:t xml:space="preserve">omments regarding budgets? </w:t>
      </w:r>
      <w:commentRangeEnd w:id="0"/>
      <w:r w:rsidR="00A23490">
        <w:rPr>
          <w:rStyle w:val="CommentReference"/>
        </w:rPr>
        <w:commentReference w:id="0"/>
      </w:r>
      <w:commentRangeEnd w:id="1"/>
      <w:r w:rsidR="008E51F7">
        <w:rPr>
          <w:rStyle w:val="CommentReference"/>
        </w:rPr>
        <w:commentReference w:id="1"/>
      </w:r>
    </w:p>
    <w:sdt>
      <w:sdtPr>
        <w:rPr>
          <w:rFonts w:asciiTheme="minorHAnsi" w:hAnsiTheme="minorHAnsi"/>
        </w:rPr>
        <w:id w:val="-199091617"/>
        <w:showingPlcHdr/>
      </w:sdtPr>
      <w:sdtEndPr/>
      <w:sdtContent>
        <w:p w:rsidR="007E2A4B" w:rsidRPr="00070224" w:rsidRDefault="00496CAA" w:rsidP="00070224">
          <w:pPr>
            <w:pStyle w:val="NoSpacing"/>
            <w:ind w:left="720"/>
            <w:rPr>
              <w:rFonts w:asciiTheme="minorHAnsi" w:hAnsiTheme="minorHAnsi"/>
            </w:rPr>
          </w:pPr>
          <w:r w:rsidRPr="005D2E1B">
            <w:rPr>
              <w:rStyle w:val="PlaceholderText"/>
              <w:rFonts w:asciiTheme="minorHAnsi" w:hAnsiTheme="minorHAnsi"/>
              <w:color w:val="FF0000"/>
            </w:rPr>
            <w:t>Click here to enter text.</w:t>
          </w:r>
        </w:p>
      </w:sdtContent>
    </w:sdt>
    <w:p w:rsidR="000D1677" w:rsidRPr="0093057C" w:rsidRDefault="000D1677" w:rsidP="00C20A0D">
      <w:pPr>
        <w:pStyle w:val="NoSpacing"/>
        <w:tabs>
          <w:tab w:val="left" w:pos="0"/>
        </w:tabs>
        <w:ind w:hanging="360"/>
        <w:rPr>
          <w:rFonts w:asciiTheme="minorHAnsi" w:hAnsiTheme="minorHAnsi"/>
        </w:rPr>
      </w:pPr>
    </w:p>
    <w:p w:rsidR="00787539" w:rsidRDefault="00787539" w:rsidP="00787539">
      <w:pPr>
        <w:pStyle w:val="NoSpacing"/>
        <w:tabs>
          <w:tab w:val="left" w:pos="0"/>
          <w:tab w:val="left" w:pos="270"/>
        </w:tabs>
        <w:rPr>
          <w:rFonts w:asciiTheme="minorHAnsi" w:hAnsiTheme="minorHAnsi"/>
          <w:b/>
        </w:rPr>
      </w:pPr>
    </w:p>
    <w:p w:rsidR="000D1677" w:rsidRDefault="000D1677" w:rsidP="00C20A0D">
      <w:pPr>
        <w:pStyle w:val="NoSpacing"/>
        <w:numPr>
          <w:ilvl w:val="0"/>
          <w:numId w:val="1"/>
        </w:numPr>
        <w:tabs>
          <w:tab w:val="left" w:pos="0"/>
          <w:tab w:val="left" w:pos="270"/>
        </w:tabs>
        <w:ind w:left="0"/>
        <w:rPr>
          <w:rFonts w:asciiTheme="minorHAnsi" w:hAnsiTheme="minorHAnsi"/>
          <w:b/>
        </w:rPr>
      </w:pPr>
      <w:r w:rsidRPr="00CB4355">
        <w:rPr>
          <w:rFonts w:asciiTheme="minorHAnsi" w:hAnsiTheme="minorHAnsi"/>
          <w:b/>
        </w:rPr>
        <w:t>Has your instituti</w:t>
      </w:r>
      <w:r w:rsidR="0089714D">
        <w:rPr>
          <w:rFonts w:asciiTheme="minorHAnsi" w:hAnsiTheme="minorHAnsi"/>
          <w:b/>
        </w:rPr>
        <w:t xml:space="preserve">on had any spin-out companies in the </w:t>
      </w:r>
      <w:r w:rsidR="000B1D27">
        <w:rPr>
          <w:rFonts w:asciiTheme="minorHAnsi" w:hAnsiTheme="minorHAnsi"/>
          <w:b/>
        </w:rPr>
        <w:t>Medtech</w:t>
      </w:r>
      <w:r w:rsidR="0089714D">
        <w:rPr>
          <w:rFonts w:asciiTheme="minorHAnsi" w:hAnsiTheme="minorHAnsi"/>
          <w:b/>
        </w:rPr>
        <w:t xml:space="preserve"> space? I</w:t>
      </w:r>
      <w:r w:rsidRPr="00CB4355">
        <w:rPr>
          <w:rFonts w:asciiTheme="minorHAnsi" w:hAnsiTheme="minorHAnsi"/>
          <w:b/>
        </w:rPr>
        <w:t>f so please list, and give the location of the company (e.g. WA):</w:t>
      </w:r>
    </w:p>
    <w:p w:rsidR="00CB4355" w:rsidRPr="00CB4355" w:rsidRDefault="00CB4355" w:rsidP="00C20A0D">
      <w:pPr>
        <w:pStyle w:val="NoSpacing"/>
        <w:tabs>
          <w:tab w:val="left" w:pos="0"/>
        </w:tabs>
        <w:ind w:hanging="360"/>
        <w:rPr>
          <w:rFonts w:asciiTheme="minorHAnsi" w:hAnsiTheme="minorHAnsi"/>
          <w:b/>
        </w:rPr>
      </w:pPr>
    </w:p>
    <w:sdt>
      <w:sdtPr>
        <w:rPr>
          <w:rFonts w:asciiTheme="minorHAnsi" w:hAnsiTheme="minorHAnsi"/>
          <w:b/>
        </w:rPr>
        <w:id w:val="1993756053"/>
      </w:sdtPr>
      <w:sdtEndPr/>
      <w:sdtContent>
        <w:p w:rsidR="000D1677" w:rsidRDefault="008E51F7" w:rsidP="00C20A0D">
          <w:pPr>
            <w:pStyle w:val="NoSpacing"/>
            <w:tabs>
              <w:tab w:val="left" w:pos="0"/>
            </w:tabs>
            <w:rPr>
              <w:rFonts w:asciiTheme="minorHAnsi" w:hAnsiTheme="minorHAnsi"/>
              <w:b/>
            </w:rPr>
          </w:pPr>
          <w:r>
            <w:rPr>
              <w:rFonts w:asciiTheme="minorHAnsi" w:hAnsiTheme="minorHAnsi"/>
            </w:rPr>
            <w:t>No</w:t>
          </w:r>
        </w:p>
      </w:sdtContent>
    </w:sdt>
    <w:p w:rsidR="00070224" w:rsidRDefault="00070224" w:rsidP="00070224">
      <w:pPr>
        <w:pStyle w:val="ListParagraph"/>
        <w:ind w:left="0" w:hanging="270"/>
        <w:rPr>
          <w:rFonts w:asciiTheme="minorHAnsi" w:hAnsiTheme="minorHAnsi"/>
        </w:rPr>
      </w:pPr>
    </w:p>
    <w:p w:rsidR="00070224" w:rsidRDefault="00787539" w:rsidP="00070224">
      <w:pPr>
        <w:pStyle w:val="ListParagraph"/>
        <w:numPr>
          <w:ilvl w:val="0"/>
          <w:numId w:val="1"/>
        </w:numPr>
        <w:ind w:left="0"/>
        <w:rPr>
          <w:rFonts w:asciiTheme="minorHAnsi" w:hAnsiTheme="minorHAnsi"/>
          <w:b/>
        </w:rPr>
      </w:pPr>
      <w:commentRangeStart w:id="2"/>
      <w:r>
        <w:rPr>
          <w:rFonts w:asciiTheme="minorHAnsi" w:hAnsiTheme="minorHAnsi"/>
          <w:b/>
        </w:rPr>
        <w:t>What</w:t>
      </w:r>
      <w:r w:rsidR="00070224">
        <w:rPr>
          <w:rFonts w:asciiTheme="minorHAnsi" w:hAnsiTheme="minorHAnsi"/>
          <w:b/>
        </w:rPr>
        <w:t xml:space="preserve"> do you perceive as the strengths of WA’s Medtech companies</w:t>
      </w:r>
      <w:r>
        <w:rPr>
          <w:rFonts w:asciiTheme="minorHAnsi" w:hAnsiTheme="minorHAnsi"/>
          <w:b/>
        </w:rPr>
        <w:t>, university programs,</w:t>
      </w:r>
      <w:r w:rsidR="00070224">
        <w:rPr>
          <w:rFonts w:asciiTheme="minorHAnsi" w:hAnsiTheme="minorHAnsi"/>
          <w:b/>
        </w:rPr>
        <w:t xml:space="preserve"> and research institutions?</w:t>
      </w:r>
    </w:p>
    <w:p w:rsidR="00070224" w:rsidRPr="006E532F" w:rsidRDefault="008E51F7" w:rsidP="00070224">
      <w:pPr>
        <w:pStyle w:val="ListParagraph"/>
        <w:ind w:left="0"/>
        <w:rPr>
          <w:rFonts w:asciiTheme="minorHAnsi" w:hAnsiTheme="minorHAnsi"/>
          <w:b/>
        </w:rPr>
      </w:pPr>
      <w:sdt>
        <w:sdtPr>
          <w:rPr>
            <w:rFonts w:asciiTheme="minorHAnsi" w:hAnsiTheme="minorHAnsi"/>
            <w:b/>
          </w:rPr>
          <w:id w:val="227356836"/>
        </w:sdtPr>
        <w:sdtEndPr/>
        <w:sdtContent>
          <w:commentRangeStart w:id="3"/>
          <w:r w:rsidR="00070224" w:rsidRPr="007F2BE7">
            <w:rPr>
              <w:rStyle w:val="PlaceholderText"/>
              <w:color w:val="FF0000"/>
            </w:rPr>
            <w:t>Click here to enter text.</w:t>
          </w:r>
          <w:commentRangeEnd w:id="3"/>
          <w:r>
            <w:rPr>
              <w:rStyle w:val="CommentReference"/>
            </w:rPr>
            <w:commentReference w:id="3"/>
          </w:r>
        </w:sdtContent>
      </w:sdt>
      <w:r w:rsidR="00070224">
        <w:rPr>
          <w:rFonts w:asciiTheme="minorHAnsi" w:hAnsiTheme="minorHAnsi"/>
          <w:b/>
        </w:rPr>
        <w:t>.</w:t>
      </w:r>
    </w:p>
    <w:p w:rsidR="00787539" w:rsidRDefault="00787539" w:rsidP="00787539">
      <w:pPr>
        <w:pStyle w:val="ListParagraph"/>
        <w:ind w:left="0" w:hanging="270"/>
        <w:rPr>
          <w:rFonts w:asciiTheme="minorHAnsi" w:hAnsiTheme="minorHAnsi"/>
        </w:rPr>
      </w:pPr>
    </w:p>
    <w:p w:rsidR="00787539" w:rsidRDefault="00787539" w:rsidP="00787539">
      <w:pPr>
        <w:pStyle w:val="ListParagraph"/>
        <w:ind w:left="0"/>
        <w:rPr>
          <w:rFonts w:asciiTheme="minorHAnsi" w:hAnsiTheme="minorHAnsi"/>
          <w:b/>
        </w:rPr>
      </w:pPr>
    </w:p>
    <w:p w:rsidR="00787539" w:rsidRDefault="00787539" w:rsidP="00787539">
      <w:pPr>
        <w:pStyle w:val="ListParagraph"/>
        <w:numPr>
          <w:ilvl w:val="0"/>
          <w:numId w:val="1"/>
        </w:numPr>
        <w:ind w:left="0"/>
        <w:rPr>
          <w:rFonts w:asciiTheme="minorHAnsi" w:hAnsiTheme="minorHAnsi"/>
          <w:b/>
        </w:rPr>
      </w:pPr>
      <w:r>
        <w:rPr>
          <w:rFonts w:asciiTheme="minorHAnsi" w:hAnsiTheme="minorHAnsi"/>
          <w:b/>
        </w:rPr>
        <w:t>Would you like to add any additional comments about WA’s Medtech sector?</w:t>
      </w:r>
    </w:p>
    <w:commentRangeStart w:id="4"/>
    <w:p w:rsidR="00787539" w:rsidRPr="006E532F" w:rsidRDefault="008E51F7" w:rsidP="00787539">
      <w:pPr>
        <w:pStyle w:val="ListParagraph"/>
        <w:ind w:left="0"/>
        <w:rPr>
          <w:rFonts w:asciiTheme="minorHAnsi" w:hAnsiTheme="minorHAnsi"/>
          <w:b/>
        </w:rPr>
      </w:pPr>
      <w:sdt>
        <w:sdtPr>
          <w:rPr>
            <w:rFonts w:asciiTheme="minorHAnsi" w:hAnsiTheme="minorHAnsi"/>
            <w:b/>
          </w:rPr>
          <w:id w:val="1432700947"/>
          <w:showingPlcHdr/>
        </w:sdtPr>
        <w:sdtEndPr/>
        <w:sdtContent>
          <w:r w:rsidR="00787539" w:rsidRPr="007F2BE7">
            <w:rPr>
              <w:rStyle w:val="PlaceholderText"/>
              <w:color w:val="FF0000"/>
            </w:rPr>
            <w:t>Click here to enter text.</w:t>
          </w:r>
        </w:sdtContent>
      </w:sdt>
      <w:commentRangeEnd w:id="4"/>
      <w:r>
        <w:rPr>
          <w:rStyle w:val="CommentReference"/>
        </w:rPr>
        <w:commentReference w:id="4"/>
      </w:r>
      <w:r w:rsidR="00787539">
        <w:rPr>
          <w:rFonts w:asciiTheme="minorHAnsi" w:hAnsiTheme="minorHAnsi"/>
          <w:b/>
        </w:rPr>
        <w:t>.</w:t>
      </w:r>
      <w:commentRangeEnd w:id="2"/>
      <w:r w:rsidR="00A23490">
        <w:rPr>
          <w:rStyle w:val="CommentReference"/>
        </w:rPr>
        <w:commentReference w:id="2"/>
      </w:r>
    </w:p>
    <w:p w:rsidR="000D1677" w:rsidRDefault="000D1677" w:rsidP="00C20A0D">
      <w:pPr>
        <w:pStyle w:val="NoSpacing"/>
        <w:tabs>
          <w:tab w:val="left" w:pos="0"/>
        </w:tabs>
        <w:ind w:hanging="360"/>
        <w:rPr>
          <w:rFonts w:asciiTheme="minorHAnsi" w:hAnsiTheme="minorHAnsi"/>
          <w:b/>
        </w:rPr>
      </w:pPr>
    </w:p>
    <w:p w:rsidR="0025631C" w:rsidRDefault="0025631C" w:rsidP="00C20A0D">
      <w:pPr>
        <w:pStyle w:val="NoSpacing"/>
        <w:tabs>
          <w:tab w:val="left" w:pos="0"/>
        </w:tabs>
        <w:ind w:hanging="360"/>
        <w:rPr>
          <w:rFonts w:asciiTheme="minorHAnsi" w:hAnsiTheme="minorHAnsi"/>
          <w:b/>
        </w:rPr>
      </w:pPr>
    </w:p>
    <w:p w:rsidR="00787539" w:rsidRPr="0025631C" w:rsidRDefault="000B1D27" w:rsidP="000B1D27">
      <w:pPr>
        <w:pStyle w:val="NoSpacing"/>
        <w:ind w:hanging="360"/>
        <w:jc w:val="center"/>
        <w:rPr>
          <w:rFonts w:asciiTheme="minorHAnsi" w:hAnsiTheme="minorHAnsi"/>
          <w:b/>
          <w:sz w:val="28"/>
        </w:rPr>
      </w:pPr>
      <w:r w:rsidRPr="0025631C">
        <w:rPr>
          <w:rFonts w:asciiTheme="minorHAnsi" w:hAnsiTheme="minorHAnsi"/>
          <w:b/>
          <w:sz w:val="28"/>
        </w:rPr>
        <w:lastRenderedPageBreak/>
        <w:t xml:space="preserve">Please save this form with your Organisation’s name in the document title, and return </w:t>
      </w:r>
      <w:r w:rsidR="00651E38">
        <w:rPr>
          <w:rFonts w:asciiTheme="minorHAnsi" w:hAnsiTheme="minorHAnsi"/>
          <w:b/>
          <w:sz w:val="28"/>
        </w:rPr>
        <w:t xml:space="preserve">by 7 April </w:t>
      </w:r>
      <w:r w:rsidRPr="0025631C">
        <w:rPr>
          <w:rFonts w:asciiTheme="minorHAnsi" w:hAnsiTheme="minorHAnsi"/>
          <w:b/>
          <w:sz w:val="28"/>
        </w:rPr>
        <w:t>to</w:t>
      </w:r>
      <w:r w:rsidR="0025631C">
        <w:rPr>
          <w:rFonts w:asciiTheme="minorHAnsi" w:hAnsiTheme="minorHAnsi"/>
          <w:b/>
          <w:sz w:val="28"/>
        </w:rPr>
        <w:t xml:space="preserve">       </w:t>
      </w:r>
      <w:hyperlink r:id="rId13" w:history="1">
        <w:r w:rsidR="0025631C" w:rsidRPr="004103F8">
          <w:rPr>
            <w:rStyle w:val="Hyperlink"/>
            <w:rFonts w:asciiTheme="minorHAnsi" w:hAnsiTheme="minorHAnsi"/>
            <w:b/>
            <w:sz w:val="28"/>
          </w:rPr>
          <w:t>Ddriscoll@dci-biotech.com</w:t>
        </w:r>
      </w:hyperlink>
      <w:r w:rsidRPr="0025631C">
        <w:rPr>
          <w:rFonts w:asciiTheme="minorHAnsi" w:hAnsiTheme="minorHAnsi"/>
          <w:b/>
          <w:sz w:val="28"/>
        </w:rPr>
        <w:t xml:space="preserve">  </w:t>
      </w:r>
    </w:p>
    <w:p w:rsidR="00F311FE" w:rsidRPr="0025631C" w:rsidRDefault="000B1D27" w:rsidP="000B1D27">
      <w:pPr>
        <w:pStyle w:val="NoSpacing"/>
        <w:ind w:hanging="360"/>
        <w:jc w:val="center"/>
        <w:rPr>
          <w:rFonts w:asciiTheme="minorHAnsi" w:hAnsiTheme="minorHAnsi"/>
          <w:b/>
          <w:sz w:val="28"/>
        </w:rPr>
      </w:pPr>
      <w:r w:rsidRPr="0025631C">
        <w:rPr>
          <w:rFonts w:asciiTheme="minorHAnsi" w:hAnsiTheme="minorHAnsi"/>
          <w:b/>
          <w:sz w:val="28"/>
        </w:rPr>
        <w:t>Thank you!</w:t>
      </w:r>
    </w:p>
    <w:sectPr w:rsidR="00F311FE" w:rsidRPr="0025631C" w:rsidSect="00787539">
      <w:headerReference w:type="default" r:id="rId14"/>
      <w:footerReference w:type="default" r:id="rId15"/>
      <w:pgSz w:w="12240" w:h="15840"/>
      <w:pgMar w:top="153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elicity Flack" w:date="2017-04-03T15:54:00Z" w:initials="FF">
    <w:p w:rsidR="00A23490" w:rsidRDefault="00A23490">
      <w:pPr>
        <w:pStyle w:val="CommentText"/>
      </w:pPr>
      <w:r>
        <w:rPr>
          <w:rStyle w:val="CommentReference"/>
        </w:rPr>
        <w:annotationRef/>
      </w:r>
      <w:r>
        <w:t>Merran do you want to mention how much stays in WA?</w:t>
      </w:r>
    </w:p>
  </w:comment>
  <w:comment w:id="1" w:author="Merran Smith" w:date="2017-04-03T16:27:00Z" w:initials="MS">
    <w:p w:rsidR="008E51F7" w:rsidRDefault="008E51F7">
      <w:pPr>
        <w:pStyle w:val="CommentText"/>
      </w:pPr>
      <w:r>
        <w:rPr>
          <w:rStyle w:val="CommentReference"/>
        </w:rPr>
        <w:annotationRef/>
      </w:r>
      <w:r>
        <w:t>No, think it is OK as it.  PO + CDL are &gt; $1m and total is &lt; $5m</w:t>
      </w:r>
    </w:p>
  </w:comment>
  <w:comment w:id="3" w:author="Merran Smith" w:date="2017-04-03T16:32:00Z" w:initials="MS">
    <w:p w:rsidR="008E51F7" w:rsidRDefault="008E51F7">
      <w:pPr>
        <w:pStyle w:val="CommentText"/>
      </w:pPr>
      <w:r>
        <w:rPr>
          <w:rStyle w:val="CommentReference"/>
        </w:rPr>
        <w:annotationRef/>
      </w:r>
      <w:r>
        <w:t>WA has linked population health data that could/should be more widely leveraged by companies, programs and institutions. ???.</w:t>
      </w:r>
    </w:p>
  </w:comment>
  <w:comment w:id="4" w:author="Merran Smith" w:date="2017-04-03T16:36:00Z" w:initials="MS">
    <w:p w:rsidR="008E51F7" w:rsidRDefault="008E51F7">
      <w:pPr>
        <w:pStyle w:val="CommentText"/>
      </w:pPr>
      <w:r>
        <w:rPr>
          <w:rStyle w:val="CommentReference"/>
        </w:rPr>
        <w:annotationRef/>
      </w:r>
      <w:r>
        <w:t>There are opportunities for greater government support for the Medtech sector in WA.</w:t>
      </w:r>
      <w:bookmarkStart w:id="5" w:name="_GoBack"/>
      <w:bookmarkEnd w:id="5"/>
    </w:p>
  </w:comment>
  <w:comment w:id="2" w:author="Felicity Flack" w:date="2017-04-03T15:55:00Z" w:initials="FF">
    <w:p w:rsidR="00A23490" w:rsidRDefault="00A23490">
      <w:pPr>
        <w:pStyle w:val="CommentText"/>
      </w:pPr>
      <w:r>
        <w:rPr>
          <w:rStyle w:val="CommentReference"/>
        </w:rPr>
        <w:annotationRef/>
      </w:r>
      <w:r>
        <w:t>Any thoughts?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1F7" w:rsidRDefault="008E51F7" w:rsidP="00011723">
      <w:pPr>
        <w:spacing w:before="0" w:after="0" w:line="240" w:lineRule="auto"/>
      </w:pPr>
      <w:r>
        <w:separator/>
      </w:r>
    </w:p>
  </w:endnote>
  <w:endnote w:type="continuationSeparator" w:id="0">
    <w:p w:rsidR="008E51F7" w:rsidRDefault="008E51F7" w:rsidP="0001172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772386"/>
      <w:docPartObj>
        <w:docPartGallery w:val="Page Numbers (Bottom of Page)"/>
        <w:docPartUnique/>
      </w:docPartObj>
    </w:sdtPr>
    <w:sdtEndPr/>
    <w:sdtContent>
      <w:sdt>
        <w:sdtPr>
          <w:id w:val="-1669238322"/>
          <w:docPartObj>
            <w:docPartGallery w:val="Page Numbers (Top of Page)"/>
            <w:docPartUnique/>
          </w:docPartObj>
        </w:sdtPr>
        <w:sdtEndPr/>
        <w:sdtContent>
          <w:p w:rsidR="005D2E1B" w:rsidRDefault="005D2E1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E51F7">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E51F7">
              <w:rPr>
                <w:b/>
                <w:bCs/>
                <w:noProof/>
              </w:rPr>
              <w:t>3</w:t>
            </w:r>
            <w:r>
              <w:rPr>
                <w:b/>
                <w:bCs/>
                <w:sz w:val="24"/>
                <w:szCs w:val="24"/>
              </w:rPr>
              <w:fldChar w:fldCharType="end"/>
            </w:r>
          </w:p>
        </w:sdtContent>
      </w:sdt>
    </w:sdtContent>
  </w:sdt>
  <w:p w:rsidR="005D2E1B" w:rsidRDefault="005D2E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1F7" w:rsidRDefault="008E51F7" w:rsidP="00011723">
      <w:pPr>
        <w:spacing w:before="0" w:after="0" w:line="240" w:lineRule="auto"/>
      </w:pPr>
      <w:r>
        <w:separator/>
      </w:r>
    </w:p>
  </w:footnote>
  <w:footnote w:type="continuationSeparator" w:id="0">
    <w:p w:rsidR="008E51F7" w:rsidRDefault="008E51F7" w:rsidP="0001172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A0D" w:rsidRPr="00C20A0D" w:rsidRDefault="00B91EB2" w:rsidP="00C20A0D">
    <w:pPr>
      <w:pStyle w:val="Header"/>
      <w:jc w:val="center"/>
      <w:rPr>
        <w:color w:val="52F44A"/>
        <w:sz w:val="28"/>
      </w:rPr>
    </w:pPr>
    <w:r>
      <w:rPr>
        <w:color w:val="52F44A"/>
        <w:sz w:val="28"/>
      </w:rPr>
      <w:t>Research Org</w:t>
    </w:r>
    <w:r w:rsidR="00787539">
      <w:rPr>
        <w:color w:val="52F44A"/>
        <w:sz w:val="28"/>
      </w:rPr>
      <w:t xml:space="preserve">anisations </w:t>
    </w:r>
    <w:r>
      <w:rPr>
        <w:color w:val="52F44A"/>
        <w:sz w:val="28"/>
      </w:rPr>
      <w:t xml:space="preserve">                              </w:t>
    </w:r>
    <w:r w:rsidR="00C20A0D" w:rsidRPr="00C20A0D">
      <w:rPr>
        <w:color w:val="52F44A"/>
        <w:sz w:val="28"/>
      </w:rPr>
      <w:t xml:space="preserve">     </w:t>
    </w:r>
    <w:r>
      <w:rPr>
        <w:color w:val="52F44A"/>
        <w:sz w:val="28"/>
      </w:rPr>
      <w:t>2</w:t>
    </w:r>
    <w:r w:rsidR="00787539">
      <w:rPr>
        <w:color w:val="52F44A"/>
        <w:sz w:val="28"/>
      </w:rPr>
      <w:t>9</w:t>
    </w:r>
    <w:r w:rsidR="00C20A0D" w:rsidRPr="00C20A0D">
      <w:rPr>
        <w:color w:val="52F44A"/>
        <w:sz w:val="28"/>
      </w:rPr>
      <w:t xml:space="preserve"> March 2017</w:t>
    </w:r>
  </w:p>
  <w:p w:rsidR="00C20A0D" w:rsidRDefault="00C20A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2D25"/>
    <w:multiLevelType w:val="hybridMultilevel"/>
    <w:tmpl w:val="28469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6E230E"/>
    <w:multiLevelType w:val="hybridMultilevel"/>
    <w:tmpl w:val="6BB6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1F7"/>
    <w:rsid w:val="0000004C"/>
    <w:rsid w:val="000008F9"/>
    <w:rsid w:val="00001238"/>
    <w:rsid w:val="00001BD9"/>
    <w:rsid w:val="000020EF"/>
    <w:rsid w:val="00002511"/>
    <w:rsid w:val="00002742"/>
    <w:rsid w:val="00002D41"/>
    <w:rsid w:val="00003615"/>
    <w:rsid w:val="00003CF0"/>
    <w:rsid w:val="00003E18"/>
    <w:rsid w:val="00004164"/>
    <w:rsid w:val="00004971"/>
    <w:rsid w:val="000049F4"/>
    <w:rsid w:val="00004B85"/>
    <w:rsid w:val="000050AF"/>
    <w:rsid w:val="00005D96"/>
    <w:rsid w:val="00005E5B"/>
    <w:rsid w:val="00005FCF"/>
    <w:rsid w:val="0000607F"/>
    <w:rsid w:val="00006C41"/>
    <w:rsid w:val="00006D9D"/>
    <w:rsid w:val="00010405"/>
    <w:rsid w:val="00010675"/>
    <w:rsid w:val="00011001"/>
    <w:rsid w:val="0001100D"/>
    <w:rsid w:val="000114C5"/>
    <w:rsid w:val="00011723"/>
    <w:rsid w:val="0001241D"/>
    <w:rsid w:val="00012C3D"/>
    <w:rsid w:val="00013227"/>
    <w:rsid w:val="000138B4"/>
    <w:rsid w:val="00013961"/>
    <w:rsid w:val="0001400D"/>
    <w:rsid w:val="000144BE"/>
    <w:rsid w:val="000145DA"/>
    <w:rsid w:val="00014746"/>
    <w:rsid w:val="00014D03"/>
    <w:rsid w:val="00015240"/>
    <w:rsid w:val="00015530"/>
    <w:rsid w:val="0001560A"/>
    <w:rsid w:val="000156F6"/>
    <w:rsid w:val="00016231"/>
    <w:rsid w:val="000166A3"/>
    <w:rsid w:val="00016729"/>
    <w:rsid w:val="000168B8"/>
    <w:rsid w:val="00016BB8"/>
    <w:rsid w:val="00016D89"/>
    <w:rsid w:val="00017DD3"/>
    <w:rsid w:val="00017FAC"/>
    <w:rsid w:val="0002037C"/>
    <w:rsid w:val="00020AF3"/>
    <w:rsid w:val="00021608"/>
    <w:rsid w:val="00021D02"/>
    <w:rsid w:val="00022117"/>
    <w:rsid w:val="00022277"/>
    <w:rsid w:val="00022820"/>
    <w:rsid w:val="0002390D"/>
    <w:rsid w:val="00023B48"/>
    <w:rsid w:val="0002405D"/>
    <w:rsid w:val="000247AD"/>
    <w:rsid w:val="00025013"/>
    <w:rsid w:val="00025118"/>
    <w:rsid w:val="0002596F"/>
    <w:rsid w:val="00026080"/>
    <w:rsid w:val="0002664D"/>
    <w:rsid w:val="00027047"/>
    <w:rsid w:val="0002777F"/>
    <w:rsid w:val="000279BF"/>
    <w:rsid w:val="00027F1B"/>
    <w:rsid w:val="00030630"/>
    <w:rsid w:val="000321BC"/>
    <w:rsid w:val="000322A4"/>
    <w:rsid w:val="0003278B"/>
    <w:rsid w:val="00032ED1"/>
    <w:rsid w:val="00033428"/>
    <w:rsid w:val="00033ED5"/>
    <w:rsid w:val="0003428E"/>
    <w:rsid w:val="000345A5"/>
    <w:rsid w:val="00035220"/>
    <w:rsid w:val="000352DF"/>
    <w:rsid w:val="00035599"/>
    <w:rsid w:val="00035D45"/>
    <w:rsid w:val="0003612A"/>
    <w:rsid w:val="00036C1A"/>
    <w:rsid w:val="00036C6F"/>
    <w:rsid w:val="000370EB"/>
    <w:rsid w:val="000370F3"/>
    <w:rsid w:val="00037286"/>
    <w:rsid w:val="000373E0"/>
    <w:rsid w:val="0004043A"/>
    <w:rsid w:val="00040858"/>
    <w:rsid w:val="000408AE"/>
    <w:rsid w:val="00040B22"/>
    <w:rsid w:val="00040C2F"/>
    <w:rsid w:val="00040CBE"/>
    <w:rsid w:val="00041054"/>
    <w:rsid w:val="00041975"/>
    <w:rsid w:val="000419B1"/>
    <w:rsid w:val="000419C6"/>
    <w:rsid w:val="00042521"/>
    <w:rsid w:val="0004288F"/>
    <w:rsid w:val="000429FD"/>
    <w:rsid w:val="00042A71"/>
    <w:rsid w:val="00042D32"/>
    <w:rsid w:val="000435C9"/>
    <w:rsid w:val="000436F1"/>
    <w:rsid w:val="000453D4"/>
    <w:rsid w:val="0004543D"/>
    <w:rsid w:val="00045455"/>
    <w:rsid w:val="00045876"/>
    <w:rsid w:val="00045ABD"/>
    <w:rsid w:val="00045E09"/>
    <w:rsid w:val="00045E54"/>
    <w:rsid w:val="00046727"/>
    <w:rsid w:val="00046E5D"/>
    <w:rsid w:val="00047829"/>
    <w:rsid w:val="000478F9"/>
    <w:rsid w:val="00047E66"/>
    <w:rsid w:val="0005076B"/>
    <w:rsid w:val="00051FE0"/>
    <w:rsid w:val="000526F2"/>
    <w:rsid w:val="000529E3"/>
    <w:rsid w:val="00052B9C"/>
    <w:rsid w:val="00052BC4"/>
    <w:rsid w:val="00052DCE"/>
    <w:rsid w:val="00053164"/>
    <w:rsid w:val="00053455"/>
    <w:rsid w:val="000536D3"/>
    <w:rsid w:val="00054F42"/>
    <w:rsid w:val="00055272"/>
    <w:rsid w:val="0005584B"/>
    <w:rsid w:val="00055AA7"/>
    <w:rsid w:val="00055CFC"/>
    <w:rsid w:val="00055D8F"/>
    <w:rsid w:val="00056088"/>
    <w:rsid w:val="000564A9"/>
    <w:rsid w:val="00056E8F"/>
    <w:rsid w:val="000573D1"/>
    <w:rsid w:val="00057535"/>
    <w:rsid w:val="00057676"/>
    <w:rsid w:val="00057FC0"/>
    <w:rsid w:val="00057FF1"/>
    <w:rsid w:val="00060250"/>
    <w:rsid w:val="000602BC"/>
    <w:rsid w:val="000603CC"/>
    <w:rsid w:val="00060435"/>
    <w:rsid w:val="0006048F"/>
    <w:rsid w:val="00060748"/>
    <w:rsid w:val="0006274D"/>
    <w:rsid w:val="00062824"/>
    <w:rsid w:val="000628C8"/>
    <w:rsid w:val="00062B43"/>
    <w:rsid w:val="00062E99"/>
    <w:rsid w:val="00063527"/>
    <w:rsid w:val="00064129"/>
    <w:rsid w:val="000648E7"/>
    <w:rsid w:val="00064D9C"/>
    <w:rsid w:val="00064E26"/>
    <w:rsid w:val="000651A6"/>
    <w:rsid w:val="00065612"/>
    <w:rsid w:val="000658EA"/>
    <w:rsid w:val="00065CBD"/>
    <w:rsid w:val="00066088"/>
    <w:rsid w:val="00066092"/>
    <w:rsid w:val="00067D1B"/>
    <w:rsid w:val="00070026"/>
    <w:rsid w:val="00070224"/>
    <w:rsid w:val="00070A5A"/>
    <w:rsid w:val="00071616"/>
    <w:rsid w:val="000718E0"/>
    <w:rsid w:val="00071902"/>
    <w:rsid w:val="00071C07"/>
    <w:rsid w:val="00071E98"/>
    <w:rsid w:val="00072889"/>
    <w:rsid w:val="00072998"/>
    <w:rsid w:val="0007299D"/>
    <w:rsid w:val="00072B7E"/>
    <w:rsid w:val="00072D2B"/>
    <w:rsid w:val="00072D4C"/>
    <w:rsid w:val="00072FF3"/>
    <w:rsid w:val="0007312F"/>
    <w:rsid w:val="00073175"/>
    <w:rsid w:val="0007333C"/>
    <w:rsid w:val="000741DA"/>
    <w:rsid w:val="000747C1"/>
    <w:rsid w:val="00074D82"/>
    <w:rsid w:val="00074F3A"/>
    <w:rsid w:val="00075A15"/>
    <w:rsid w:val="00075FAA"/>
    <w:rsid w:val="00076732"/>
    <w:rsid w:val="0007694E"/>
    <w:rsid w:val="00076A3A"/>
    <w:rsid w:val="00076B58"/>
    <w:rsid w:val="00076EED"/>
    <w:rsid w:val="0007792B"/>
    <w:rsid w:val="000779B4"/>
    <w:rsid w:val="000779FA"/>
    <w:rsid w:val="00077A36"/>
    <w:rsid w:val="000805EA"/>
    <w:rsid w:val="00080881"/>
    <w:rsid w:val="00080E8F"/>
    <w:rsid w:val="0008275C"/>
    <w:rsid w:val="000827B8"/>
    <w:rsid w:val="000827DC"/>
    <w:rsid w:val="00082CB0"/>
    <w:rsid w:val="0008413F"/>
    <w:rsid w:val="00084269"/>
    <w:rsid w:val="00084D55"/>
    <w:rsid w:val="00085768"/>
    <w:rsid w:val="00086DD5"/>
    <w:rsid w:val="0008704D"/>
    <w:rsid w:val="000870AE"/>
    <w:rsid w:val="000879F3"/>
    <w:rsid w:val="00090349"/>
    <w:rsid w:val="00090363"/>
    <w:rsid w:val="00090443"/>
    <w:rsid w:val="00090547"/>
    <w:rsid w:val="00090AB4"/>
    <w:rsid w:val="00090B4D"/>
    <w:rsid w:val="00090DCF"/>
    <w:rsid w:val="00090EB1"/>
    <w:rsid w:val="00090F89"/>
    <w:rsid w:val="00091446"/>
    <w:rsid w:val="000917D4"/>
    <w:rsid w:val="00091875"/>
    <w:rsid w:val="00092AA3"/>
    <w:rsid w:val="000932F0"/>
    <w:rsid w:val="0009355D"/>
    <w:rsid w:val="00093637"/>
    <w:rsid w:val="00093761"/>
    <w:rsid w:val="00094006"/>
    <w:rsid w:val="00094228"/>
    <w:rsid w:val="00094912"/>
    <w:rsid w:val="00094BA7"/>
    <w:rsid w:val="00095392"/>
    <w:rsid w:val="00095997"/>
    <w:rsid w:val="00095B89"/>
    <w:rsid w:val="00096057"/>
    <w:rsid w:val="00096274"/>
    <w:rsid w:val="00096843"/>
    <w:rsid w:val="00096953"/>
    <w:rsid w:val="000971F3"/>
    <w:rsid w:val="00097307"/>
    <w:rsid w:val="00097DDD"/>
    <w:rsid w:val="000A0206"/>
    <w:rsid w:val="000A03A6"/>
    <w:rsid w:val="000A06B6"/>
    <w:rsid w:val="000A0BBB"/>
    <w:rsid w:val="000A1015"/>
    <w:rsid w:val="000A11C3"/>
    <w:rsid w:val="000A1EB8"/>
    <w:rsid w:val="000A1EE3"/>
    <w:rsid w:val="000A226E"/>
    <w:rsid w:val="000A25CB"/>
    <w:rsid w:val="000A2675"/>
    <w:rsid w:val="000A2713"/>
    <w:rsid w:val="000A34D5"/>
    <w:rsid w:val="000A35DF"/>
    <w:rsid w:val="000A40F8"/>
    <w:rsid w:val="000A4249"/>
    <w:rsid w:val="000A44D1"/>
    <w:rsid w:val="000A507E"/>
    <w:rsid w:val="000A5688"/>
    <w:rsid w:val="000A598D"/>
    <w:rsid w:val="000A66DE"/>
    <w:rsid w:val="000A6AEF"/>
    <w:rsid w:val="000A6E1B"/>
    <w:rsid w:val="000A6F40"/>
    <w:rsid w:val="000A7290"/>
    <w:rsid w:val="000A73A1"/>
    <w:rsid w:val="000A762F"/>
    <w:rsid w:val="000A7907"/>
    <w:rsid w:val="000B03C2"/>
    <w:rsid w:val="000B0438"/>
    <w:rsid w:val="000B0498"/>
    <w:rsid w:val="000B06F0"/>
    <w:rsid w:val="000B0858"/>
    <w:rsid w:val="000B0CC9"/>
    <w:rsid w:val="000B1D27"/>
    <w:rsid w:val="000B1D83"/>
    <w:rsid w:val="000B2042"/>
    <w:rsid w:val="000B206E"/>
    <w:rsid w:val="000B2170"/>
    <w:rsid w:val="000B276E"/>
    <w:rsid w:val="000B291C"/>
    <w:rsid w:val="000B329B"/>
    <w:rsid w:val="000B39A8"/>
    <w:rsid w:val="000B424C"/>
    <w:rsid w:val="000B49C9"/>
    <w:rsid w:val="000B5227"/>
    <w:rsid w:val="000B5504"/>
    <w:rsid w:val="000B555C"/>
    <w:rsid w:val="000B6590"/>
    <w:rsid w:val="000B66AF"/>
    <w:rsid w:val="000B6997"/>
    <w:rsid w:val="000B7E28"/>
    <w:rsid w:val="000B7EC8"/>
    <w:rsid w:val="000C0471"/>
    <w:rsid w:val="000C2260"/>
    <w:rsid w:val="000C2A70"/>
    <w:rsid w:val="000C2D06"/>
    <w:rsid w:val="000C3029"/>
    <w:rsid w:val="000C415C"/>
    <w:rsid w:val="000C4432"/>
    <w:rsid w:val="000C5237"/>
    <w:rsid w:val="000C5758"/>
    <w:rsid w:val="000C5AE6"/>
    <w:rsid w:val="000C5AF6"/>
    <w:rsid w:val="000C5F07"/>
    <w:rsid w:val="000C5F29"/>
    <w:rsid w:val="000C672F"/>
    <w:rsid w:val="000C6969"/>
    <w:rsid w:val="000C6ED7"/>
    <w:rsid w:val="000C768F"/>
    <w:rsid w:val="000C7C41"/>
    <w:rsid w:val="000D0123"/>
    <w:rsid w:val="000D03CC"/>
    <w:rsid w:val="000D0959"/>
    <w:rsid w:val="000D0EA7"/>
    <w:rsid w:val="000D1677"/>
    <w:rsid w:val="000D18F4"/>
    <w:rsid w:val="000D1C53"/>
    <w:rsid w:val="000D1E0B"/>
    <w:rsid w:val="000D2445"/>
    <w:rsid w:val="000D24B1"/>
    <w:rsid w:val="000D254C"/>
    <w:rsid w:val="000D2AED"/>
    <w:rsid w:val="000D2AFB"/>
    <w:rsid w:val="000D30A2"/>
    <w:rsid w:val="000D3E6C"/>
    <w:rsid w:val="000D44A2"/>
    <w:rsid w:val="000D45C3"/>
    <w:rsid w:val="000D4B2E"/>
    <w:rsid w:val="000D4D07"/>
    <w:rsid w:val="000D4EDB"/>
    <w:rsid w:val="000D6402"/>
    <w:rsid w:val="000D7033"/>
    <w:rsid w:val="000D75F2"/>
    <w:rsid w:val="000D7807"/>
    <w:rsid w:val="000D796C"/>
    <w:rsid w:val="000D79C3"/>
    <w:rsid w:val="000D79C6"/>
    <w:rsid w:val="000D7DD4"/>
    <w:rsid w:val="000E0564"/>
    <w:rsid w:val="000E0594"/>
    <w:rsid w:val="000E0D45"/>
    <w:rsid w:val="000E16E5"/>
    <w:rsid w:val="000E180D"/>
    <w:rsid w:val="000E1DA0"/>
    <w:rsid w:val="000E1F28"/>
    <w:rsid w:val="000E318D"/>
    <w:rsid w:val="000E3794"/>
    <w:rsid w:val="000E3DB7"/>
    <w:rsid w:val="000E506A"/>
    <w:rsid w:val="000E5160"/>
    <w:rsid w:val="000E55CF"/>
    <w:rsid w:val="000E5838"/>
    <w:rsid w:val="000E668B"/>
    <w:rsid w:val="000E73DF"/>
    <w:rsid w:val="000E747F"/>
    <w:rsid w:val="000E77E3"/>
    <w:rsid w:val="000E780C"/>
    <w:rsid w:val="000E7B24"/>
    <w:rsid w:val="000E7FB7"/>
    <w:rsid w:val="000F0068"/>
    <w:rsid w:val="000F0107"/>
    <w:rsid w:val="000F04C6"/>
    <w:rsid w:val="000F05F8"/>
    <w:rsid w:val="000F078B"/>
    <w:rsid w:val="000F0B05"/>
    <w:rsid w:val="000F0C4C"/>
    <w:rsid w:val="000F10B8"/>
    <w:rsid w:val="000F1141"/>
    <w:rsid w:val="000F156E"/>
    <w:rsid w:val="000F215C"/>
    <w:rsid w:val="000F22D4"/>
    <w:rsid w:val="000F2D0D"/>
    <w:rsid w:val="000F2E65"/>
    <w:rsid w:val="000F31D7"/>
    <w:rsid w:val="000F32BF"/>
    <w:rsid w:val="000F3AC4"/>
    <w:rsid w:val="000F3C59"/>
    <w:rsid w:val="000F4150"/>
    <w:rsid w:val="000F45A3"/>
    <w:rsid w:val="000F478F"/>
    <w:rsid w:val="000F4915"/>
    <w:rsid w:val="000F5470"/>
    <w:rsid w:val="000F5890"/>
    <w:rsid w:val="000F5911"/>
    <w:rsid w:val="000F5E36"/>
    <w:rsid w:val="000F68C2"/>
    <w:rsid w:val="000F7571"/>
    <w:rsid w:val="000F7649"/>
    <w:rsid w:val="000F76F2"/>
    <w:rsid w:val="000F7966"/>
    <w:rsid w:val="001001EA"/>
    <w:rsid w:val="00100A0A"/>
    <w:rsid w:val="00101F1D"/>
    <w:rsid w:val="0010264A"/>
    <w:rsid w:val="00102814"/>
    <w:rsid w:val="00102ECA"/>
    <w:rsid w:val="00103191"/>
    <w:rsid w:val="0010322C"/>
    <w:rsid w:val="0010355D"/>
    <w:rsid w:val="0010418F"/>
    <w:rsid w:val="001046AE"/>
    <w:rsid w:val="00104C92"/>
    <w:rsid w:val="0010517A"/>
    <w:rsid w:val="00105536"/>
    <w:rsid w:val="001058AD"/>
    <w:rsid w:val="00105C96"/>
    <w:rsid w:val="00105F17"/>
    <w:rsid w:val="00106145"/>
    <w:rsid w:val="00106375"/>
    <w:rsid w:val="00106A00"/>
    <w:rsid w:val="00106DFB"/>
    <w:rsid w:val="0010731B"/>
    <w:rsid w:val="00107B2C"/>
    <w:rsid w:val="00107EC6"/>
    <w:rsid w:val="00110FD3"/>
    <w:rsid w:val="001116BC"/>
    <w:rsid w:val="00111CED"/>
    <w:rsid w:val="00112080"/>
    <w:rsid w:val="00112464"/>
    <w:rsid w:val="00112C82"/>
    <w:rsid w:val="00112EF3"/>
    <w:rsid w:val="001131CE"/>
    <w:rsid w:val="0011321C"/>
    <w:rsid w:val="001141BE"/>
    <w:rsid w:val="0011438C"/>
    <w:rsid w:val="001143B6"/>
    <w:rsid w:val="00114D35"/>
    <w:rsid w:val="00114F5C"/>
    <w:rsid w:val="00114F80"/>
    <w:rsid w:val="00115149"/>
    <w:rsid w:val="0011530D"/>
    <w:rsid w:val="001153E3"/>
    <w:rsid w:val="00115D5B"/>
    <w:rsid w:val="00116234"/>
    <w:rsid w:val="00116414"/>
    <w:rsid w:val="001167FA"/>
    <w:rsid w:val="0011783B"/>
    <w:rsid w:val="00117DA1"/>
    <w:rsid w:val="00117F9F"/>
    <w:rsid w:val="001216D4"/>
    <w:rsid w:val="00121C6B"/>
    <w:rsid w:val="001229BC"/>
    <w:rsid w:val="001232ED"/>
    <w:rsid w:val="001234AB"/>
    <w:rsid w:val="001234C7"/>
    <w:rsid w:val="001239D6"/>
    <w:rsid w:val="00123B4B"/>
    <w:rsid w:val="00124017"/>
    <w:rsid w:val="001245A9"/>
    <w:rsid w:val="00125533"/>
    <w:rsid w:val="00126129"/>
    <w:rsid w:val="00126914"/>
    <w:rsid w:val="00127487"/>
    <w:rsid w:val="00130B2A"/>
    <w:rsid w:val="00130BDE"/>
    <w:rsid w:val="00130F18"/>
    <w:rsid w:val="00131364"/>
    <w:rsid w:val="00131823"/>
    <w:rsid w:val="001318B2"/>
    <w:rsid w:val="001319F9"/>
    <w:rsid w:val="00131ACD"/>
    <w:rsid w:val="00131C18"/>
    <w:rsid w:val="00131CA0"/>
    <w:rsid w:val="00131CD9"/>
    <w:rsid w:val="001330A7"/>
    <w:rsid w:val="001330B9"/>
    <w:rsid w:val="00133120"/>
    <w:rsid w:val="00133268"/>
    <w:rsid w:val="001332F3"/>
    <w:rsid w:val="001334B6"/>
    <w:rsid w:val="00133F16"/>
    <w:rsid w:val="001342B3"/>
    <w:rsid w:val="00134334"/>
    <w:rsid w:val="00134798"/>
    <w:rsid w:val="001354D5"/>
    <w:rsid w:val="00135829"/>
    <w:rsid w:val="00135BC2"/>
    <w:rsid w:val="00136429"/>
    <w:rsid w:val="00136F1B"/>
    <w:rsid w:val="00137264"/>
    <w:rsid w:val="00137893"/>
    <w:rsid w:val="00137DC9"/>
    <w:rsid w:val="001400C1"/>
    <w:rsid w:val="001401F8"/>
    <w:rsid w:val="00140266"/>
    <w:rsid w:val="0014056F"/>
    <w:rsid w:val="00140DAC"/>
    <w:rsid w:val="00141503"/>
    <w:rsid w:val="001416FE"/>
    <w:rsid w:val="00141CE8"/>
    <w:rsid w:val="00141D39"/>
    <w:rsid w:val="00142370"/>
    <w:rsid w:val="001423D9"/>
    <w:rsid w:val="0014295A"/>
    <w:rsid w:val="00142D74"/>
    <w:rsid w:val="0014370C"/>
    <w:rsid w:val="0014433E"/>
    <w:rsid w:val="001446F8"/>
    <w:rsid w:val="00144B39"/>
    <w:rsid w:val="00144BC7"/>
    <w:rsid w:val="00144D3B"/>
    <w:rsid w:val="00145232"/>
    <w:rsid w:val="00145DCB"/>
    <w:rsid w:val="0014691B"/>
    <w:rsid w:val="00146BEE"/>
    <w:rsid w:val="00146D3C"/>
    <w:rsid w:val="00147241"/>
    <w:rsid w:val="00147EB2"/>
    <w:rsid w:val="00150139"/>
    <w:rsid w:val="00150500"/>
    <w:rsid w:val="001507E8"/>
    <w:rsid w:val="00151068"/>
    <w:rsid w:val="00151503"/>
    <w:rsid w:val="00151552"/>
    <w:rsid w:val="00151BB8"/>
    <w:rsid w:val="00151C04"/>
    <w:rsid w:val="00152150"/>
    <w:rsid w:val="001522A6"/>
    <w:rsid w:val="00152390"/>
    <w:rsid w:val="00152404"/>
    <w:rsid w:val="0015257F"/>
    <w:rsid w:val="0015275C"/>
    <w:rsid w:val="00152997"/>
    <w:rsid w:val="001529F9"/>
    <w:rsid w:val="00152F95"/>
    <w:rsid w:val="00153CF3"/>
    <w:rsid w:val="0015419D"/>
    <w:rsid w:val="001544E0"/>
    <w:rsid w:val="001549D9"/>
    <w:rsid w:val="00154C63"/>
    <w:rsid w:val="00154EC6"/>
    <w:rsid w:val="001551F3"/>
    <w:rsid w:val="001560DB"/>
    <w:rsid w:val="00156224"/>
    <w:rsid w:val="001570B4"/>
    <w:rsid w:val="0015752B"/>
    <w:rsid w:val="00157573"/>
    <w:rsid w:val="001577B1"/>
    <w:rsid w:val="001578E6"/>
    <w:rsid w:val="00160298"/>
    <w:rsid w:val="001604E2"/>
    <w:rsid w:val="00160789"/>
    <w:rsid w:val="001617E0"/>
    <w:rsid w:val="00161D9F"/>
    <w:rsid w:val="00161DB2"/>
    <w:rsid w:val="001621FC"/>
    <w:rsid w:val="001626A5"/>
    <w:rsid w:val="00162FB3"/>
    <w:rsid w:val="00163203"/>
    <w:rsid w:val="00163699"/>
    <w:rsid w:val="0016439B"/>
    <w:rsid w:val="00164680"/>
    <w:rsid w:val="00164C9C"/>
    <w:rsid w:val="00165132"/>
    <w:rsid w:val="0016528E"/>
    <w:rsid w:val="00165460"/>
    <w:rsid w:val="001655B7"/>
    <w:rsid w:val="001659A4"/>
    <w:rsid w:val="00165B49"/>
    <w:rsid w:val="00165B5F"/>
    <w:rsid w:val="00165E7C"/>
    <w:rsid w:val="001660C2"/>
    <w:rsid w:val="001660C5"/>
    <w:rsid w:val="001664D7"/>
    <w:rsid w:val="00166597"/>
    <w:rsid w:val="0016676B"/>
    <w:rsid w:val="0016679A"/>
    <w:rsid w:val="001667F4"/>
    <w:rsid w:val="00166884"/>
    <w:rsid w:val="00166C1A"/>
    <w:rsid w:val="00166C44"/>
    <w:rsid w:val="00166CB4"/>
    <w:rsid w:val="00166F4B"/>
    <w:rsid w:val="0016705A"/>
    <w:rsid w:val="00167648"/>
    <w:rsid w:val="00167D0B"/>
    <w:rsid w:val="00167EC1"/>
    <w:rsid w:val="0017007E"/>
    <w:rsid w:val="0017085D"/>
    <w:rsid w:val="00170926"/>
    <w:rsid w:val="00170C87"/>
    <w:rsid w:val="00170CE3"/>
    <w:rsid w:val="00170ECF"/>
    <w:rsid w:val="001720DE"/>
    <w:rsid w:val="00172ACA"/>
    <w:rsid w:val="00173444"/>
    <w:rsid w:val="00173A10"/>
    <w:rsid w:val="00174552"/>
    <w:rsid w:val="001747D7"/>
    <w:rsid w:val="001748F1"/>
    <w:rsid w:val="0017517A"/>
    <w:rsid w:val="00175700"/>
    <w:rsid w:val="001757EF"/>
    <w:rsid w:val="00175AE8"/>
    <w:rsid w:val="00175D16"/>
    <w:rsid w:val="00176130"/>
    <w:rsid w:val="00177C88"/>
    <w:rsid w:val="00180B56"/>
    <w:rsid w:val="00180FDF"/>
    <w:rsid w:val="001815B2"/>
    <w:rsid w:val="00181703"/>
    <w:rsid w:val="00182367"/>
    <w:rsid w:val="0018278E"/>
    <w:rsid w:val="0018291F"/>
    <w:rsid w:val="00182A1C"/>
    <w:rsid w:val="00182FA1"/>
    <w:rsid w:val="00183066"/>
    <w:rsid w:val="00183644"/>
    <w:rsid w:val="00183831"/>
    <w:rsid w:val="00183893"/>
    <w:rsid w:val="00183D1C"/>
    <w:rsid w:val="001840D7"/>
    <w:rsid w:val="0018436A"/>
    <w:rsid w:val="00184510"/>
    <w:rsid w:val="001849A0"/>
    <w:rsid w:val="00184A29"/>
    <w:rsid w:val="00184BC5"/>
    <w:rsid w:val="0018549E"/>
    <w:rsid w:val="00185548"/>
    <w:rsid w:val="00185A47"/>
    <w:rsid w:val="00186010"/>
    <w:rsid w:val="00186212"/>
    <w:rsid w:val="0018679B"/>
    <w:rsid w:val="00186B48"/>
    <w:rsid w:val="0019018A"/>
    <w:rsid w:val="001902B6"/>
    <w:rsid w:val="001903C9"/>
    <w:rsid w:val="00190A8A"/>
    <w:rsid w:val="00190CBA"/>
    <w:rsid w:val="00190D60"/>
    <w:rsid w:val="00190EE5"/>
    <w:rsid w:val="00191E05"/>
    <w:rsid w:val="0019223B"/>
    <w:rsid w:val="00192823"/>
    <w:rsid w:val="00192CE2"/>
    <w:rsid w:val="00194125"/>
    <w:rsid w:val="001941E3"/>
    <w:rsid w:val="00194FC2"/>
    <w:rsid w:val="0019507B"/>
    <w:rsid w:val="00195129"/>
    <w:rsid w:val="001956CC"/>
    <w:rsid w:val="001961AF"/>
    <w:rsid w:val="00196D0E"/>
    <w:rsid w:val="0019788D"/>
    <w:rsid w:val="001A0278"/>
    <w:rsid w:val="001A06F6"/>
    <w:rsid w:val="001A08E0"/>
    <w:rsid w:val="001A0ADE"/>
    <w:rsid w:val="001A0B55"/>
    <w:rsid w:val="001A0CAE"/>
    <w:rsid w:val="001A0DE5"/>
    <w:rsid w:val="001A0DEB"/>
    <w:rsid w:val="001A14EB"/>
    <w:rsid w:val="001A1A11"/>
    <w:rsid w:val="001A1B4A"/>
    <w:rsid w:val="001A1C56"/>
    <w:rsid w:val="001A2238"/>
    <w:rsid w:val="001A2446"/>
    <w:rsid w:val="001A2817"/>
    <w:rsid w:val="001A2ADA"/>
    <w:rsid w:val="001A2C78"/>
    <w:rsid w:val="001A2FE3"/>
    <w:rsid w:val="001A3266"/>
    <w:rsid w:val="001A3453"/>
    <w:rsid w:val="001A34CB"/>
    <w:rsid w:val="001A34D8"/>
    <w:rsid w:val="001A41FF"/>
    <w:rsid w:val="001A460E"/>
    <w:rsid w:val="001A5D94"/>
    <w:rsid w:val="001A61DD"/>
    <w:rsid w:val="001A685B"/>
    <w:rsid w:val="001A7311"/>
    <w:rsid w:val="001A79E3"/>
    <w:rsid w:val="001A7E21"/>
    <w:rsid w:val="001B0152"/>
    <w:rsid w:val="001B025B"/>
    <w:rsid w:val="001B035B"/>
    <w:rsid w:val="001B0738"/>
    <w:rsid w:val="001B07BC"/>
    <w:rsid w:val="001B08CE"/>
    <w:rsid w:val="001B0F4A"/>
    <w:rsid w:val="001B1C8B"/>
    <w:rsid w:val="001B1E17"/>
    <w:rsid w:val="001B1FE0"/>
    <w:rsid w:val="001B24E3"/>
    <w:rsid w:val="001B26B4"/>
    <w:rsid w:val="001B331F"/>
    <w:rsid w:val="001B3513"/>
    <w:rsid w:val="001B3572"/>
    <w:rsid w:val="001B365A"/>
    <w:rsid w:val="001B3C9D"/>
    <w:rsid w:val="001B3CE4"/>
    <w:rsid w:val="001B442A"/>
    <w:rsid w:val="001B50A0"/>
    <w:rsid w:val="001B520E"/>
    <w:rsid w:val="001B55AF"/>
    <w:rsid w:val="001B59E6"/>
    <w:rsid w:val="001B628A"/>
    <w:rsid w:val="001B7516"/>
    <w:rsid w:val="001C02C1"/>
    <w:rsid w:val="001C02CE"/>
    <w:rsid w:val="001C040A"/>
    <w:rsid w:val="001C092F"/>
    <w:rsid w:val="001C0E85"/>
    <w:rsid w:val="001C0F1C"/>
    <w:rsid w:val="001C104A"/>
    <w:rsid w:val="001C113F"/>
    <w:rsid w:val="001C144B"/>
    <w:rsid w:val="001C177C"/>
    <w:rsid w:val="001C186D"/>
    <w:rsid w:val="001C1901"/>
    <w:rsid w:val="001C19E4"/>
    <w:rsid w:val="001C206A"/>
    <w:rsid w:val="001C222F"/>
    <w:rsid w:val="001C253D"/>
    <w:rsid w:val="001C25C1"/>
    <w:rsid w:val="001C2C72"/>
    <w:rsid w:val="001C32ED"/>
    <w:rsid w:val="001C34CB"/>
    <w:rsid w:val="001C399B"/>
    <w:rsid w:val="001C444E"/>
    <w:rsid w:val="001C4557"/>
    <w:rsid w:val="001C53AF"/>
    <w:rsid w:val="001C5E43"/>
    <w:rsid w:val="001C6304"/>
    <w:rsid w:val="001C63E7"/>
    <w:rsid w:val="001C64FB"/>
    <w:rsid w:val="001C659E"/>
    <w:rsid w:val="001C6908"/>
    <w:rsid w:val="001C75EF"/>
    <w:rsid w:val="001C7833"/>
    <w:rsid w:val="001C79E9"/>
    <w:rsid w:val="001C7D4F"/>
    <w:rsid w:val="001C7EAC"/>
    <w:rsid w:val="001D0025"/>
    <w:rsid w:val="001D0E77"/>
    <w:rsid w:val="001D1406"/>
    <w:rsid w:val="001D151E"/>
    <w:rsid w:val="001D1569"/>
    <w:rsid w:val="001D164B"/>
    <w:rsid w:val="001D1F71"/>
    <w:rsid w:val="001D1FF9"/>
    <w:rsid w:val="001D2DE8"/>
    <w:rsid w:val="001D2F69"/>
    <w:rsid w:val="001D3319"/>
    <w:rsid w:val="001D3DA8"/>
    <w:rsid w:val="001D42F5"/>
    <w:rsid w:val="001D4EDF"/>
    <w:rsid w:val="001D4FE1"/>
    <w:rsid w:val="001D5151"/>
    <w:rsid w:val="001D53C7"/>
    <w:rsid w:val="001D56BF"/>
    <w:rsid w:val="001D5855"/>
    <w:rsid w:val="001D6365"/>
    <w:rsid w:val="001D652C"/>
    <w:rsid w:val="001D674B"/>
    <w:rsid w:val="001D6A05"/>
    <w:rsid w:val="001D7206"/>
    <w:rsid w:val="001D730F"/>
    <w:rsid w:val="001D76B8"/>
    <w:rsid w:val="001D78FF"/>
    <w:rsid w:val="001D7F8C"/>
    <w:rsid w:val="001E0178"/>
    <w:rsid w:val="001E036B"/>
    <w:rsid w:val="001E09FC"/>
    <w:rsid w:val="001E0D20"/>
    <w:rsid w:val="001E12E5"/>
    <w:rsid w:val="001E20E0"/>
    <w:rsid w:val="001E238C"/>
    <w:rsid w:val="001E2426"/>
    <w:rsid w:val="001E2446"/>
    <w:rsid w:val="001E28ED"/>
    <w:rsid w:val="001E3413"/>
    <w:rsid w:val="001E3C7C"/>
    <w:rsid w:val="001E45E8"/>
    <w:rsid w:val="001E4AD9"/>
    <w:rsid w:val="001E4EA0"/>
    <w:rsid w:val="001E52BA"/>
    <w:rsid w:val="001E5A41"/>
    <w:rsid w:val="001E5B0E"/>
    <w:rsid w:val="001E626E"/>
    <w:rsid w:val="001E7044"/>
    <w:rsid w:val="001E7236"/>
    <w:rsid w:val="001E74B4"/>
    <w:rsid w:val="001E781E"/>
    <w:rsid w:val="001E7C50"/>
    <w:rsid w:val="001E7F12"/>
    <w:rsid w:val="001F052D"/>
    <w:rsid w:val="001F082F"/>
    <w:rsid w:val="001F0A64"/>
    <w:rsid w:val="001F0AB0"/>
    <w:rsid w:val="001F0AE9"/>
    <w:rsid w:val="001F0D62"/>
    <w:rsid w:val="001F0FC0"/>
    <w:rsid w:val="001F1077"/>
    <w:rsid w:val="001F10AB"/>
    <w:rsid w:val="001F18A2"/>
    <w:rsid w:val="001F1998"/>
    <w:rsid w:val="001F1D8E"/>
    <w:rsid w:val="001F1E8A"/>
    <w:rsid w:val="001F1ED2"/>
    <w:rsid w:val="001F219B"/>
    <w:rsid w:val="001F2278"/>
    <w:rsid w:val="001F29EA"/>
    <w:rsid w:val="001F2DCF"/>
    <w:rsid w:val="001F37A6"/>
    <w:rsid w:val="001F3ADC"/>
    <w:rsid w:val="001F40F1"/>
    <w:rsid w:val="001F4411"/>
    <w:rsid w:val="001F4ACC"/>
    <w:rsid w:val="001F4D7D"/>
    <w:rsid w:val="001F568C"/>
    <w:rsid w:val="001F57D2"/>
    <w:rsid w:val="001F5C1B"/>
    <w:rsid w:val="001F5D8F"/>
    <w:rsid w:val="001F6189"/>
    <w:rsid w:val="001F6C66"/>
    <w:rsid w:val="001F7384"/>
    <w:rsid w:val="001F7611"/>
    <w:rsid w:val="001F7669"/>
    <w:rsid w:val="001F78F6"/>
    <w:rsid w:val="00200159"/>
    <w:rsid w:val="0020045C"/>
    <w:rsid w:val="002010A0"/>
    <w:rsid w:val="002012FD"/>
    <w:rsid w:val="00201320"/>
    <w:rsid w:val="002019A3"/>
    <w:rsid w:val="00201F9C"/>
    <w:rsid w:val="00202426"/>
    <w:rsid w:val="00202A16"/>
    <w:rsid w:val="00202AC1"/>
    <w:rsid w:val="00202DC5"/>
    <w:rsid w:val="002032FE"/>
    <w:rsid w:val="00203870"/>
    <w:rsid w:val="002043FE"/>
    <w:rsid w:val="002044D8"/>
    <w:rsid w:val="002048C1"/>
    <w:rsid w:val="00205274"/>
    <w:rsid w:val="00205B7C"/>
    <w:rsid w:val="00205BBA"/>
    <w:rsid w:val="00205D99"/>
    <w:rsid w:val="00205EF0"/>
    <w:rsid w:val="00206A14"/>
    <w:rsid w:val="00207684"/>
    <w:rsid w:val="00207D60"/>
    <w:rsid w:val="00207EA2"/>
    <w:rsid w:val="00210116"/>
    <w:rsid w:val="002104C1"/>
    <w:rsid w:val="00210B48"/>
    <w:rsid w:val="00210E45"/>
    <w:rsid w:val="00210F4F"/>
    <w:rsid w:val="0021131C"/>
    <w:rsid w:val="00212181"/>
    <w:rsid w:val="00212385"/>
    <w:rsid w:val="002130E7"/>
    <w:rsid w:val="00213624"/>
    <w:rsid w:val="00213722"/>
    <w:rsid w:val="0021390D"/>
    <w:rsid w:val="00213C4A"/>
    <w:rsid w:val="00213EB6"/>
    <w:rsid w:val="00213EBC"/>
    <w:rsid w:val="0021496C"/>
    <w:rsid w:val="00214D20"/>
    <w:rsid w:val="002156AA"/>
    <w:rsid w:val="00215BEB"/>
    <w:rsid w:val="00216072"/>
    <w:rsid w:val="0021619D"/>
    <w:rsid w:val="00216565"/>
    <w:rsid w:val="00217301"/>
    <w:rsid w:val="00217357"/>
    <w:rsid w:val="002179F8"/>
    <w:rsid w:val="002201EE"/>
    <w:rsid w:val="002206BA"/>
    <w:rsid w:val="00220909"/>
    <w:rsid w:val="00220B15"/>
    <w:rsid w:val="00220D32"/>
    <w:rsid w:val="00220D3D"/>
    <w:rsid w:val="00220DB7"/>
    <w:rsid w:val="00220FB8"/>
    <w:rsid w:val="00221153"/>
    <w:rsid w:val="00221CB5"/>
    <w:rsid w:val="00221D39"/>
    <w:rsid w:val="00222EDA"/>
    <w:rsid w:val="00223072"/>
    <w:rsid w:val="00223FB9"/>
    <w:rsid w:val="002243AC"/>
    <w:rsid w:val="002244A3"/>
    <w:rsid w:val="0022497B"/>
    <w:rsid w:val="00224DB2"/>
    <w:rsid w:val="002255FD"/>
    <w:rsid w:val="00225873"/>
    <w:rsid w:val="002262AE"/>
    <w:rsid w:val="00226C96"/>
    <w:rsid w:val="00227737"/>
    <w:rsid w:val="002279A9"/>
    <w:rsid w:val="00227AA0"/>
    <w:rsid w:val="002304B8"/>
    <w:rsid w:val="00230CB2"/>
    <w:rsid w:val="00230D8C"/>
    <w:rsid w:val="00230FCD"/>
    <w:rsid w:val="002311E4"/>
    <w:rsid w:val="00231718"/>
    <w:rsid w:val="00231CC4"/>
    <w:rsid w:val="00231DCF"/>
    <w:rsid w:val="00231FA5"/>
    <w:rsid w:val="002320F1"/>
    <w:rsid w:val="00232121"/>
    <w:rsid w:val="00232422"/>
    <w:rsid w:val="00232560"/>
    <w:rsid w:val="00232699"/>
    <w:rsid w:val="00232D22"/>
    <w:rsid w:val="00232F17"/>
    <w:rsid w:val="00232FD4"/>
    <w:rsid w:val="0023301D"/>
    <w:rsid w:val="0023331D"/>
    <w:rsid w:val="002333D5"/>
    <w:rsid w:val="0023341F"/>
    <w:rsid w:val="00233CB8"/>
    <w:rsid w:val="00234214"/>
    <w:rsid w:val="002349EF"/>
    <w:rsid w:val="00234AA9"/>
    <w:rsid w:val="00234ACD"/>
    <w:rsid w:val="00234E3D"/>
    <w:rsid w:val="0023542F"/>
    <w:rsid w:val="00235742"/>
    <w:rsid w:val="002364B8"/>
    <w:rsid w:val="002365A9"/>
    <w:rsid w:val="00236649"/>
    <w:rsid w:val="00236D81"/>
    <w:rsid w:val="002370EA"/>
    <w:rsid w:val="00237366"/>
    <w:rsid w:val="002373DF"/>
    <w:rsid w:val="00237B97"/>
    <w:rsid w:val="00237FA5"/>
    <w:rsid w:val="0024057F"/>
    <w:rsid w:val="00240691"/>
    <w:rsid w:val="002415D0"/>
    <w:rsid w:val="00241748"/>
    <w:rsid w:val="00241908"/>
    <w:rsid w:val="00241A7C"/>
    <w:rsid w:val="00241D76"/>
    <w:rsid w:val="00241DC0"/>
    <w:rsid w:val="00241E57"/>
    <w:rsid w:val="00241F1F"/>
    <w:rsid w:val="002421F3"/>
    <w:rsid w:val="00242DE4"/>
    <w:rsid w:val="0024303E"/>
    <w:rsid w:val="0024319C"/>
    <w:rsid w:val="00243327"/>
    <w:rsid w:val="00243786"/>
    <w:rsid w:val="00243BFF"/>
    <w:rsid w:val="00243F91"/>
    <w:rsid w:val="0024448A"/>
    <w:rsid w:val="00244B04"/>
    <w:rsid w:val="00244EAB"/>
    <w:rsid w:val="00245066"/>
    <w:rsid w:val="0024524C"/>
    <w:rsid w:val="002453E5"/>
    <w:rsid w:val="0024586F"/>
    <w:rsid w:val="00246568"/>
    <w:rsid w:val="002472A9"/>
    <w:rsid w:val="0024732F"/>
    <w:rsid w:val="002476AA"/>
    <w:rsid w:val="002476F2"/>
    <w:rsid w:val="002478AD"/>
    <w:rsid w:val="002478D2"/>
    <w:rsid w:val="00247DE1"/>
    <w:rsid w:val="002501C9"/>
    <w:rsid w:val="0025057C"/>
    <w:rsid w:val="00250BA6"/>
    <w:rsid w:val="00250C91"/>
    <w:rsid w:val="00250D17"/>
    <w:rsid w:val="0025139C"/>
    <w:rsid w:val="00251741"/>
    <w:rsid w:val="0025180A"/>
    <w:rsid w:val="00251839"/>
    <w:rsid w:val="00251D05"/>
    <w:rsid w:val="00251F3B"/>
    <w:rsid w:val="00252134"/>
    <w:rsid w:val="002536B3"/>
    <w:rsid w:val="00253A9E"/>
    <w:rsid w:val="00253E3A"/>
    <w:rsid w:val="0025423F"/>
    <w:rsid w:val="00255568"/>
    <w:rsid w:val="00255921"/>
    <w:rsid w:val="00255EAB"/>
    <w:rsid w:val="00256050"/>
    <w:rsid w:val="00256176"/>
    <w:rsid w:val="002561D2"/>
    <w:rsid w:val="0025631C"/>
    <w:rsid w:val="00256792"/>
    <w:rsid w:val="002571F1"/>
    <w:rsid w:val="002576BA"/>
    <w:rsid w:val="0025784F"/>
    <w:rsid w:val="00257C28"/>
    <w:rsid w:val="002600D7"/>
    <w:rsid w:val="002602BA"/>
    <w:rsid w:val="002614FA"/>
    <w:rsid w:val="00261CFF"/>
    <w:rsid w:val="002623AF"/>
    <w:rsid w:val="00262D2C"/>
    <w:rsid w:val="00262F28"/>
    <w:rsid w:val="002634CA"/>
    <w:rsid w:val="002637F1"/>
    <w:rsid w:val="002638AF"/>
    <w:rsid w:val="002638EB"/>
    <w:rsid w:val="00263970"/>
    <w:rsid w:val="00263DAB"/>
    <w:rsid w:val="002645A3"/>
    <w:rsid w:val="0026464A"/>
    <w:rsid w:val="0026535C"/>
    <w:rsid w:val="00265449"/>
    <w:rsid w:val="00265B42"/>
    <w:rsid w:val="00265D26"/>
    <w:rsid w:val="0026625B"/>
    <w:rsid w:val="0026677D"/>
    <w:rsid w:val="002667FC"/>
    <w:rsid w:val="002669F9"/>
    <w:rsid w:val="00266F1D"/>
    <w:rsid w:val="002677F4"/>
    <w:rsid w:val="00267E26"/>
    <w:rsid w:val="0027022F"/>
    <w:rsid w:val="00270398"/>
    <w:rsid w:val="0027115A"/>
    <w:rsid w:val="0027133C"/>
    <w:rsid w:val="00271457"/>
    <w:rsid w:val="002714CC"/>
    <w:rsid w:val="00271549"/>
    <w:rsid w:val="00271D7D"/>
    <w:rsid w:val="002722ED"/>
    <w:rsid w:val="0027245F"/>
    <w:rsid w:val="00272770"/>
    <w:rsid w:val="00272ADF"/>
    <w:rsid w:val="00273045"/>
    <w:rsid w:val="00273668"/>
    <w:rsid w:val="00273926"/>
    <w:rsid w:val="002739A4"/>
    <w:rsid w:val="002742D7"/>
    <w:rsid w:val="00274CEE"/>
    <w:rsid w:val="002763C9"/>
    <w:rsid w:val="002771DF"/>
    <w:rsid w:val="00277EDB"/>
    <w:rsid w:val="00280211"/>
    <w:rsid w:val="0028078F"/>
    <w:rsid w:val="00281227"/>
    <w:rsid w:val="00281A2F"/>
    <w:rsid w:val="00281EC5"/>
    <w:rsid w:val="00281FF3"/>
    <w:rsid w:val="00283091"/>
    <w:rsid w:val="00283CC5"/>
    <w:rsid w:val="002845A3"/>
    <w:rsid w:val="002845F2"/>
    <w:rsid w:val="00284B90"/>
    <w:rsid w:val="00284BA5"/>
    <w:rsid w:val="00284C71"/>
    <w:rsid w:val="00284D93"/>
    <w:rsid w:val="00285316"/>
    <w:rsid w:val="0028560C"/>
    <w:rsid w:val="00285B14"/>
    <w:rsid w:val="0028614A"/>
    <w:rsid w:val="0028644A"/>
    <w:rsid w:val="002866B6"/>
    <w:rsid w:val="0028681E"/>
    <w:rsid w:val="00286CB1"/>
    <w:rsid w:val="00286DE6"/>
    <w:rsid w:val="00287128"/>
    <w:rsid w:val="00287582"/>
    <w:rsid w:val="0028775B"/>
    <w:rsid w:val="00290327"/>
    <w:rsid w:val="00290741"/>
    <w:rsid w:val="00290CE7"/>
    <w:rsid w:val="00291235"/>
    <w:rsid w:val="00291BC1"/>
    <w:rsid w:val="00291C50"/>
    <w:rsid w:val="0029312E"/>
    <w:rsid w:val="00293F56"/>
    <w:rsid w:val="0029418E"/>
    <w:rsid w:val="00294E0C"/>
    <w:rsid w:val="0029574A"/>
    <w:rsid w:val="00295C21"/>
    <w:rsid w:val="00296A94"/>
    <w:rsid w:val="0029704A"/>
    <w:rsid w:val="00297391"/>
    <w:rsid w:val="0029783A"/>
    <w:rsid w:val="002979CC"/>
    <w:rsid w:val="00297F45"/>
    <w:rsid w:val="002A03B2"/>
    <w:rsid w:val="002A0C16"/>
    <w:rsid w:val="002A16EF"/>
    <w:rsid w:val="002A1E7E"/>
    <w:rsid w:val="002A2460"/>
    <w:rsid w:val="002A294D"/>
    <w:rsid w:val="002A2AF7"/>
    <w:rsid w:val="002A2C52"/>
    <w:rsid w:val="002A322E"/>
    <w:rsid w:val="002A439C"/>
    <w:rsid w:val="002A45A1"/>
    <w:rsid w:val="002A46E9"/>
    <w:rsid w:val="002A48C9"/>
    <w:rsid w:val="002A69FB"/>
    <w:rsid w:val="002A6A6A"/>
    <w:rsid w:val="002A6CB2"/>
    <w:rsid w:val="002A6DB9"/>
    <w:rsid w:val="002A6FF5"/>
    <w:rsid w:val="002A7092"/>
    <w:rsid w:val="002A789F"/>
    <w:rsid w:val="002A79C0"/>
    <w:rsid w:val="002B06FC"/>
    <w:rsid w:val="002B072E"/>
    <w:rsid w:val="002B073F"/>
    <w:rsid w:val="002B0807"/>
    <w:rsid w:val="002B20CE"/>
    <w:rsid w:val="002B218B"/>
    <w:rsid w:val="002B25B1"/>
    <w:rsid w:val="002B3AA8"/>
    <w:rsid w:val="002B4494"/>
    <w:rsid w:val="002B457D"/>
    <w:rsid w:val="002B63D1"/>
    <w:rsid w:val="002B6794"/>
    <w:rsid w:val="002B7068"/>
    <w:rsid w:val="002B767B"/>
    <w:rsid w:val="002B7C60"/>
    <w:rsid w:val="002C0A56"/>
    <w:rsid w:val="002C10C2"/>
    <w:rsid w:val="002C13DA"/>
    <w:rsid w:val="002C1932"/>
    <w:rsid w:val="002C23C4"/>
    <w:rsid w:val="002C3669"/>
    <w:rsid w:val="002C4368"/>
    <w:rsid w:val="002C446A"/>
    <w:rsid w:val="002C479E"/>
    <w:rsid w:val="002C4BCD"/>
    <w:rsid w:val="002C4EF1"/>
    <w:rsid w:val="002C4FB1"/>
    <w:rsid w:val="002C50B8"/>
    <w:rsid w:val="002C54A2"/>
    <w:rsid w:val="002C5E36"/>
    <w:rsid w:val="002C6428"/>
    <w:rsid w:val="002C66DF"/>
    <w:rsid w:val="002C686C"/>
    <w:rsid w:val="002C6DD8"/>
    <w:rsid w:val="002C6EE3"/>
    <w:rsid w:val="002C7BA4"/>
    <w:rsid w:val="002D0586"/>
    <w:rsid w:val="002D0BA8"/>
    <w:rsid w:val="002D0D88"/>
    <w:rsid w:val="002D0E5F"/>
    <w:rsid w:val="002D1075"/>
    <w:rsid w:val="002D14B1"/>
    <w:rsid w:val="002D26F2"/>
    <w:rsid w:val="002D2845"/>
    <w:rsid w:val="002D2C30"/>
    <w:rsid w:val="002D3003"/>
    <w:rsid w:val="002D4077"/>
    <w:rsid w:val="002D419A"/>
    <w:rsid w:val="002D4588"/>
    <w:rsid w:val="002D4B9B"/>
    <w:rsid w:val="002D5038"/>
    <w:rsid w:val="002D5D40"/>
    <w:rsid w:val="002D5E1D"/>
    <w:rsid w:val="002D6155"/>
    <w:rsid w:val="002D6494"/>
    <w:rsid w:val="002D682A"/>
    <w:rsid w:val="002D6C33"/>
    <w:rsid w:val="002D6F52"/>
    <w:rsid w:val="002D7CE8"/>
    <w:rsid w:val="002E0109"/>
    <w:rsid w:val="002E0345"/>
    <w:rsid w:val="002E0FF6"/>
    <w:rsid w:val="002E101E"/>
    <w:rsid w:val="002E15AD"/>
    <w:rsid w:val="002E170E"/>
    <w:rsid w:val="002E1C51"/>
    <w:rsid w:val="002E1FC9"/>
    <w:rsid w:val="002E215F"/>
    <w:rsid w:val="002E22AB"/>
    <w:rsid w:val="002E2339"/>
    <w:rsid w:val="002E254C"/>
    <w:rsid w:val="002E2781"/>
    <w:rsid w:val="002E2941"/>
    <w:rsid w:val="002E2F22"/>
    <w:rsid w:val="002E2FA1"/>
    <w:rsid w:val="002E371E"/>
    <w:rsid w:val="002E3A0E"/>
    <w:rsid w:val="002E3A81"/>
    <w:rsid w:val="002E3AD9"/>
    <w:rsid w:val="002E3B93"/>
    <w:rsid w:val="002E42FF"/>
    <w:rsid w:val="002E4910"/>
    <w:rsid w:val="002E4A1D"/>
    <w:rsid w:val="002E52B8"/>
    <w:rsid w:val="002E52BC"/>
    <w:rsid w:val="002E5E29"/>
    <w:rsid w:val="002E5F07"/>
    <w:rsid w:val="002E604A"/>
    <w:rsid w:val="002E6B91"/>
    <w:rsid w:val="002E73E3"/>
    <w:rsid w:val="002E7A39"/>
    <w:rsid w:val="002F0412"/>
    <w:rsid w:val="002F0692"/>
    <w:rsid w:val="002F0CE3"/>
    <w:rsid w:val="002F10CB"/>
    <w:rsid w:val="002F147C"/>
    <w:rsid w:val="002F155A"/>
    <w:rsid w:val="002F293C"/>
    <w:rsid w:val="002F3818"/>
    <w:rsid w:val="002F382D"/>
    <w:rsid w:val="002F3882"/>
    <w:rsid w:val="002F46D1"/>
    <w:rsid w:val="002F46FE"/>
    <w:rsid w:val="002F4811"/>
    <w:rsid w:val="002F4CE2"/>
    <w:rsid w:val="002F4EEC"/>
    <w:rsid w:val="002F50EE"/>
    <w:rsid w:val="002F5663"/>
    <w:rsid w:val="002F59F3"/>
    <w:rsid w:val="002F5A56"/>
    <w:rsid w:val="002F6CBE"/>
    <w:rsid w:val="002F7434"/>
    <w:rsid w:val="002F7802"/>
    <w:rsid w:val="002F78F4"/>
    <w:rsid w:val="002F7AF7"/>
    <w:rsid w:val="0030004D"/>
    <w:rsid w:val="00300113"/>
    <w:rsid w:val="00300156"/>
    <w:rsid w:val="00300466"/>
    <w:rsid w:val="00300ED6"/>
    <w:rsid w:val="003015D8"/>
    <w:rsid w:val="003016C7"/>
    <w:rsid w:val="0030181A"/>
    <w:rsid w:val="00301BA8"/>
    <w:rsid w:val="00301D25"/>
    <w:rsid w:val="00301D3A"/>
    <w:rsid w:val="00301DE2"/>
    <w:rsid w:val="00302050"/>
    <w:rsid w:val="00302763"/>
    <w:rsid w:val="00302D34"/>
    <w:rsid w:val="00302FD4"/>
    <w:rsid w:val="0030319F"/>
    <w:rsid w:val="00303506"/>
    <w:rsid w:val="003035C8"/>
    <w:rsid w:val="00303665"/>
    <w:rsid w:val="0030366F"/>
    <w:rsid w:val="003038AA"/>
    <w:rsid w:val="003046E5"/>
    <w:rsid w:val="00304D1B"/>
    <w:rsid w:val="00304E1E"/>
    <w:rsid w:val="00305320"/>
    <w:rsid w:val="00305415"/>
    <w:rsid w:val="00305484"/>
    <w:rsid w:val="00305C86"/>
    <w:rsid w:val="0030600E"/>
    <w:rsid w:val="00306086"/>
    <w:rsid w:val="003061C3"/>
    <w:rsid w:val="003062D6"/>
    <w:rsid w:val="0030632D"/>
    <w:rsid w:val="0030644C"/>
    <w:rsid w:val="00306552"/>
    <w:rsid w:val="00306665"/>
    <w:rsid w:val="003075CD"/>
    <w:rsid w:val="003075E6"/>
    <w:rsid w:val="0030775F"/>
    <w:rsid w:val="00307A9E"/>
    <w:rsid w:val="00307AE0"/>
    <w:rsid w:val="00307B0F"/>
    <w:rsid w:val="00307F01"/>
    <w:rsid w:val="0031055D"/>
    <w:rsid w:val="00311499"/>
    <w:rsid w:val="00311A87"/>
    <w:rsid w:val="00311E5D"/>
    <w:rsid w:val="003122BC"/>
    <w:rsid w:val="00312C06"/>
    <w:rsid w:val="00312EA0"/>
    <w:rsid w:val="003132F7"/>
    <w:rsid w:val="00313402"/>
    <w:rsid w:val="0031341A"/>
    <w:rsid w:val="0031344D"/>
    <w:rsid w:val="003135D5"/>
    <w:rsid w:val="00313644"/>
    <w:rsid w:val="00313B4F"/>
    <w:rsid w:val="00313B8E"/>
    <w:rsid w:val="00313BC8"/>
    <w:rsid w:val="003141D7"/>
    <w:rsid w:val="00314AD3"/>
    <w:rsid w:val="00314DF7"/>
    <w:rsid w:val="00316BF9"/>
    <w:rsid w:val="00316EDA"/>
    <w:rsid w:val="0031749F"/>
    <w:rsid w:val="00317639"/>
    <w:rsid w:val="003177BD"/>
    <w:rsid w:val="00317DD8"/>
    <w:rsid w:val="00320119"/>
    <w:rsid w:val="003202E4"/>
    <w:rsid w:val="003205A5"/>
    <w:rsid w:val="00320AD4"/>
    <w:rsid w:val="00320F84"/>
    <w:rsid w:val="00321044"/>
    <w:rsid w:val="0032143F"/>
    <w:rsid w:val="00321B14"/>
    <w:rsid w:val="00321F45"/>
    <w:rsid w:val="00322089"/>
    <w:rsid w:val="003220F0"/>
    <w:rsid w:val="00322632"/>
    <w:rsid w:val="003229EE"/>
    <w:rsid w:val="00322B01"/>
    <w:rsid w:val="00322C95"/>
    <w:rsid w:val="00322D94"/>
    <w:rsid w:val="00323E55"/>
    <w:rsid w:val="00324376"/>
    <w:rsid w:val="0032484F"/>
    <w:rsid w:val="00324948"/>
    <w:rsid w:val="00324CAA"/>
    <w:rsid w:val="00324CD5"/>
    <w:rsid w:val="00325508"/>
    <w:rsid w:val="00325530"/>
    <w:rsid w:val="0032650D"/>
    <w:rsid w:val="0032661C"/>
    <w:rsid w:val="00327180"/>
    <w:rsid w:val="0032745F"/>
    <w:rsid w:val="00327760"/>
    <w:rsid w:val="00330523"/>
    <w:rsid w:val="00330DDD"/>
    <w:rsid w:val="00331302"/>
    <w:rsid w:val="00331333"/>
    <w:rsid w:val="00331688"/>
    <w:rsid w:val="00331D82"/>
    <w:rsid w:val="00332E39"/>
    <w:rsid w:val="00333B75"/>
    <w:rsid w:val="00333CF8"/>
    <w:rsid w:val="00334376"/>
    <w:rsid w:val="00334600"/>
    <w:rsid w:val="00334801"/>
    <w:rsid w:val="003349D8"/>
    <w:rsid w:val="00334A4C"/>
    <w:rsid w:val="00334A91"/>
    <w:rsid w:val="00335377"/>
    <w:rsid w:val="0033575F"/>
    <w:rsid w:val="00335ECE"/>
    <w:rsid w:val="00336733"/>
    <w:rsid w:val="00336E67"/>
    <w:rsid w:val="00337B4B"/>
    <w:rsid w:val="00337DEE"/>
    <w:rsid w:val="003403B7"/>
    <w:rsid w:val="00340677"/>
    <w:rsid w:val="00340784"/>
    <w:rsid w:val="00341505"/>
    <w:rsid w:val="0034153A"/>
    <w:rsid w:val="003415A2"/>
    <w:rsid w:val="0034166C"/>
    <w:rsid w:val="003419D1"/>
    <w:rsid w:val="00341FA8"/>
    <w:rsid w:val="0034234E"/>
    <w:rsid w:val="0034236E"/>
    <w:rsid w:val="00342885"/>
    <w:rsid w:val="003428A7"/>
    <w:rsid w:val="003435A6"/>
    <w:rsid w:val="003436EA"/>
    <w:rsid w:val="00345201"/>
    <w:rsid w:val="00345535"/>
    <w:rsid w:val="00345B23"/>
    <w:rsid w:val="00345F83"/>
    <w:rsid w:val="00346567"/>
    <w:rsid w:val="0034657C"/>
    <w:rsid w:val="0034665F"/>
    <w:rsid w:val="00346BBD"/>
    <w:rsid w:val="00346C94"/>
    <w:rsid w:val="00347312"/>
    <w:rsid w:val="00347792"/>
    <w:rsid w:val="00347B61"/>
    <w:rsid w:val="00347C9C"/>
    <w:rsid w:val="0035043C"/>
    <w:rsid w:val="00350C00"/>
    <w:rsid w:val="00350C2C"/>
    <w:rsid w:val="00351320"/>
    <w:rsid w:val="003515A2"/>
    <w:rsid w:val="003516BF"/>
    <w:rsid w:val="00351924"/>
    <w:rsid w:val="00352675"/>
    <w:rsid w:val="00352966"/>
    <w:rsid w:val="00353328"/>
    <w:rsid w:val="003539E4"/>
    <w:rsid w:val="00353AC1"/>
    <w:rsid w:val="00353C7C"/>
    <w:rsid w:val="00353D93"/>
    <w:rsid w:val="0035440D"/>
    <w:rsid w:val="00354940"/>
    <w:rsid w:val="00355FED"/>
    <w:rsid w:val="003569D2"/>
    <w:rsid w:val="00356B40"/>
    <w:rsid w:val="00357004"/>
    <w:rsid w:val="003609EB"/>
    <w:rsid w:val="00360D5C"/>
    <w:rsid w:val="00360DA2"/>
    <w:rsid w:val="00361157"/>
    <w:rsid w:val="0036126F"/>
    <w:rsid w:val="003616B8"/>
    <w:rsid w:val="00361E06"/>
    <w:rsid w:val="00361E42"/>
    <w:rsid w:val="003622FA"/>
    <w:rsid w:val="00362AD1"/>
    <w:rsid w:val="00362AE2"/>
    <w:rsid w:val="00363079"/>
    <w:rsid w:val="003637C2"/>
    <w:rsid w:val="003643FC"/>
    <w:rsid w:val="003644EE"/>
    <w:rsid w:val="00364EDB"/>
    <w:rsid w:val="003651EA"/>
    <w:rsid w:val="003660F8"/>
    <w:rsid w:val="00366E11"/>
    <w:rsid w:val="00366F21"/>
    <w:rsid w:val="00366F89"/>
    <w:rsid w:val="0036714B"/>
    <w:rsid w:val="00367252"/>
    <w:rsid w:val="00367922"/>
    <w:rsid w:val="00367B37"/>
    <w:rsid w:val="003705B3"/>
    <w:rsid w:val="00370923"/>
    <w:rsid w:val="00370E3C"/>
    <w:rsid w:val="003711A2"/>
    <w:rsid w:val="00371AA0"/>
    <w:rsid w:val="00372081"/>
    <w:rsid w:val="00372395"/>
    <w:rsid w:val="003723B9"/>
    <w:rsid w:val="003727A1"/>
    <w:rsid w:val="003729EA"/>
    <w:rsid w:val="003732A4"/>
    <w:rsid w:val="00373472"/>
    <w:rsid w:val="0037359E"/>
    <w:rsid w:val="00374792"/>
    <w:rsid w:val="0037479C"/>
    <w:rsid w:val="0037489D"/>
    <w:rsid w:val="00374A5D"/>
    <w:rsid w:val="00374FB4"/>
    <w:rsid w:val="003750D8"/>
    <w:rsid w:val="00375D75"/>
    <w:rsid w:val="00376E6C"/>
    <w:rsid w:val="00376E71"/>
    <w:rsid w:val="00376E90"/>
    <w:rsid w:val="00377183"/>
    <w:rsid w:val="003774B7"/>
    <w:rsid w:val="0037774F"/>
    <w:rsid w:val="00377A30"/>
    <w:rsid w:val="0038006E"/>
    <w:rsid w:val="003802E7"/>
    <w:rsid w:val="00380506"/>
    <w:rsid w:val="0038059A"/>
    <w:rsid w:val="00380BC3"/>
    <w:rsid w:val="00381745"/>
    <w:rsid w:val="00381B5A"/>
    <w:rsid w:val="00382820"/>
    <w:rsid w:val="00382E45"/>
    <w:rsid w:val="00383873"/>
    <w:rsid w:val="0038398C"/>
    <w:rsid w:val="003839D6"/>
    <w:rsid w:val="00383E79"/>
    <w:rsid w:val="00383EF2"/>
    <w:rsid w:val="00384405"/>
    <w:rsid w:val="003846B3"/>
    <w:rsid w:val="00384775"/>
    <w:rsid w:val="00384DEE"/>
    <w:rsid w:val="003851D3"/>
    <w:rsid w:val="003854FE"/>
    <w:rsid w:val="003855C9"/>
    <w:rsid w:val="00385A57"/>
    <w:rsid w:val="00385A66"/>
    <w:rsid w:val="00385B04"/>
    <w:rsid w:val="00385D5B"/>
    <w:rsid w:val="003864C1"/>
    <w:rsid w:val="003865C9"/>
    <w:rsid w:val="00386AB7"/>
    <w:rsid w:val="00386C10"/>
    <w:rsid w:val="00386F40"/>
    <w:rsid w:val="003877BE"/>
    <w:rsid w:val="003877EB"/>
    <w:rsid w:val="00387EE2"/>
    <w:rsid w:val="00387F01"/>
    <w:rsid w:val="00390705"/>
    <w:rsid w:val="003912CB"/>
    <w:rsid w:val="0039154D"/>
    <w:rsid w:val="00392639"/>
    <w:rsid w:val="0039297E"/>
    <w:rsid w:val="003933B4"/>
    <w:rsid w:val="0039379C"/>
    <w:rsid w:val="00393B0F"/>
    <w:rsid w:val="003944D4"/>
    <w:rsid w:val="00394749"/>
    <w:rsid w:val="0039476D"/>
    <w:rsid w:val="00394BCD"/>
    <w:rsid w:val="00394EA4"/>
    <w:rsid w:val="003957E4"/>
    <w:rsid w:val="00395DC6"/>
    <w:rsid w:val="00395E7F"/>
    <w:rsid w:val="003962C9"/>
    <w:rsid w:val="003967D7"/>
    <w:rsid w:val="00396F39"/>
    <w:rsid w:val="00396FB5"/>
    <w:rsid w:val="00397D09"/>
    <w:rsid w:val="003A06C6"/>
    <w:rsid w:val="003A10F0"/>
    <w:rsid w:val="003A15E9"/>
    <w:rsid w:val="003A16D1"/>
    <w:rsid w:val="003A1C5F"/>
    <w:rsid w:val="003A1DA0"/>
    <w:rsid w:val="003A2DF5"/>
    <w:rsid w:val="003A3C5F"/>
    <w:rsid w:val="003A4513"/>
    <w:rsid w:val="003A531E"/>
    <w:rsid w:val="003A60F6"/>
    <w:rsid w:val="003A6561"/>
    <w:rsid w:val="003A696F"/>
    <w:rsid w:val="003A6A44"/>
    <w:rsid w:val="003A7412"/>
    <w:rsid w:val="003A7BC2"/>
    <w:rsid w:val="003B0007"/>
    <w:rsid w:val="003B230B"/>
    <w:rsid w:val="003B4936"/>
    <w:rsid w:val="003B52C4"/>
    <w:rsid w:val="003B6450"/>
    <w:rsid w:val="003B663A"/>
    <w:rsid w:val="003B6E9A"/>
    <w:rsid w:val="003B6F5B"/>
    <w:rsid w:val="003B789B"/>
    <w:rsid w:val="003B7DBD"/>
    <w:rsid w:val="003C1007"/>
    <w:rsid w:val="003C1C8B"/>
    <w:rsid w:val="003C1D49"/>
    <w:rsid w:val="003C1FF7"/>
    <w:rsid w:val="003C2870"/>
    <w:rsid w:val="003C29D5"/>
    <w:rsid w:val="003C2A9F"/>
    <w:rsid w:val="003C2EA3"/>
    <w:rsid w:val="003C308B"/>
    <w:rsid w:val="003C31CC"/>
    <w:rsid w:val="003C3E12"/>
    <w:rsid w:val="003C411C"/>
    <w:rsid w:val="003C4149"/>
    <w:rsid w:val="003C4165"/>
    <w:rsid w:val="003C426C"/>
    <w:rsid w:val="003C45A9"/>
    <w:rsid w:val="003C59B9"/>
    <w:rsid w:val="003C5ECE"/>
    <w:rsid w:val="003C77DF"/>
    <w:rsid w:val="003C7BA8"/>
    <w:rsid w:val="003C7BB9"/>
    <w:rsid w:val="003C7D96"/>
    <w:rsid w:val="003D01DA"/>
    <w:rsid w:val="003D023B"/>
    <w:rsid w:val="003D0750"/>
    <w:rsid w:val="003D0AB3"/>
    <w:rsid w:val="003D111A"/>
    <w:rsid w:val="003D1233"/>
    <w:rsid w:val="003D1D8F"/>
    <w:rsid w:val="003D2485"/>
    <w:rsid w:val="003D28BB"/>
    <w:rsid w:val="003D29E1"/>
    <w:rsid w:val="003D2FFB"/>
    <w:rsid w:val="003D3066"/>
    <w:rsid w:val="003D33FB"/>
    <w:rsid w:val="003D3641"/>
    <w:rsid w:val="003D3729"/>
    <w:rsid w:val="003D3B50"/>
    <w:rsid w:val="003D4720"/>
    <w:rsid w:val="003D4724"/>
    <w:rsid w:val="003D5F9A"/>
    <w:rsid w:val="003D6B1A"/>
    <w:rsid w:val="003D6B81"/>
    <w:rsid w:val="003D6EDC"/>
    <w:rsid w:val="003D76E2"/>
    <w:rsid w:val="003D7E6C"/>
    <w:rsid w:val="003E1962"/>
    <w:rsid w:val="003E1D20"/>
    <w:rsid w:val="003E2246"/>
    <w:rsid w:val="003E2273"/>
    <w:rsid w:val="003E23AD"/>
    <w:rsid w:val="003E2B11"/>
    <w:rsid w:val="003E2C80"/>
    <w:rsid w:val="003E2FA2"/>
    <w:rsid w:val="003E3231"/>
    <w:rsid w:val="003E39D6"/>
    <w:rsid w:val="003E3AE0"/>
    <w:rsid w:val="003E3B4E"/>
    <w:rsid w:val="003E3B65"/>
    <w:rsid w:val="003E41E5"/>
    <w:rsid w:val="003E435B"/>
    <w:rsid w:val="003E45C4"/>
    <w:rsid w:val="003E55D9"/>
    <w:rsid w:val="003E56A3"/>
    <w:rsid w:val="003E6666"/>
    <w:rsid w:val="003E66D3"/>
    <w:rsid w:val="003E68D4"/>
    <w:rsid w:val="003E7211"/>
    <w:rsid w:val="003E747B"/>
    <w:rsid w:val="003E75D8"/>
    <w:rsid w:val="003E7652"/>
    <w:rsid w:val="003E7EB2"/>
    <w:rsid w:val="003F02DF"/>
    <w:rsid w:val="003F033D"/>
    <w:rsid w:val="003F05CA"/>
    <w:rsid w:val="003F0750"/>
    <w:rsid w:val="003F07B9"/>
    <w:rsid w:val="003F0867"/>
    <w:rsid w:val="003F08E3"/>
    <w:rsid w:val="003F1583"/>
    <w:rsid w:val="003F2EC0"/>
    <w:rsid w:val="003F2FB1"/>
    <w:rsid w:val="003F3050"/>
    <w:rsid w:val="003F30AD"/>
    <w:rsid w:val="003F316E"/>
    <w:rsid w:val="003F3432"/>
    <w:rsid w:val="003F3882"/>
    <w:rsid w:val="003F4DE8"/>
    <w:rsid w:val="003F55A1"/>
    <w:rsid w:val="003F5A97"/>
    <w:rsid w:val="003F5C9F"/>
    <w:rsid w:val="003F5D71"/>
    <w:rsid w:val="003F5F04"/>
    <w:rsid w:val="003F6411"/>
    <w:rsid w:val="003F673F"/>
    <w:rsid w:val="003F6EF8"/>
    <w:rsid w:val="003F7088"/>
    <w:rsid w:val="003F714B"/>
    <w:rsid w:val="003F7BE4"/>
    <w:rsid w:val="00400230"/>
    <w:rsid w:val="00400629"/>
    <w:rsid w:val="004006F8"/>
    <w:rsid w:val="00400751"/>
    <w:rsid w:val="0040155D"/>
    <w:rsid w:val="00401574"/>
    <w:rsid w:val="00401E57"/>
    <w:rsid w:val="004025C5"/>
    <w:rsid w:val="004027E4"/>
    <w:rsid w:val="004027E6"/>
    <w:rsid w:val="00404234"/>
    <w:rsid w:val="00404302"/>
    <w:rsid w:val="00405006"/>
    <w:rsid w:val="00405A1D"/>
    <w:rsid w:val="00405EEE"/>
    <w:rsid w:val="00406375"/>
    <w:rsid w:val="00406572"/>
    <w:rsid w:val="00406B23"/>
    <w:rsid w:val="00406CA6"/>
    <w:rsid w:val="004070F7"/>
    <w:rsid w:val="00407190"/>
    <w:rsid w:val="00407431"/>
    <w:rsid w:val="004076BC"/>
    <w:rsid w:val="004076C2"/>
    <w:rsid w:val="00407B99"/>
    <w:rsid w:val="00407C73"/>
    <w:rsid w:val="00407DE0"/>
    <w:rsid w:val="00410180"/>
    <w:rsid w:val="00410455"/>
    <w:rsid w:val="004113E0"/>
    <w:rsid w:val="00411B87"/>
    <w:rsid w:val="00412084"/>
    <w:rsid w:val="004126F5"/>
    <w:rsid w:val="00412ABC"/>
    <w:rsid w:val="00412B32"/>
    <w:rsid w:val="00413510"/>
    <w:rsid w:val="0041397A"/>
    <w:rsid w:val="00413D1B"/>
    <w:rsid w:val="00414592"/>
    <w:rsid w:val="00414856"/>
    <w:rsid w:val="00414AAE"/>
    <w:rsid w:val="00414DFE"/>
    <w:rsid w:val="00415067"/>
    <w:rsid w:val="004156D1"/>
    <w:rsid w:val="00415B08"/>
    <w:rsid w:val="00416E27"/>
    <w:rsid w:val="00417152"/>
    <w:rsid w:val="00417DCD"/>
    <w:rsid w:val="00420122"/>
    <w:rsid w:val="00420422"/>
    <w:rsid w:val="00421B37"/>
    <w:rsid w:val="00421D9F"/>
    <w:rsid w:val="00421EE6"/>
    <w:rsid w:val="00421FBE"/>
    <w:rsid w:val="004221D4"/>
    <w:rsid w:val="00422327"/>
    <w:rsid w:val="00422390"/>
    <w:rsid w:val="00422864"/>
    <w:rsid w:val="00422917"/>
    <w:rsid w:val="00422D6B"/>
    <w:rsid w:val="00422D9F"/>
    <w:rsid w:val="00422EFA"/>
    <w:rsid w:val="0042352B"/>
    <w:rsid w:val="00423DA6"/>
    <w:rsid w:val="004240CA"/>
    <w:rsid w:val="004242F0"/>
    <w:rsid w:val="004249A3"/>
    <w:rsid w:val="00424DF1"/>
    <w:rsid w:val="0042546E"/>
    <w:rsid w:val="0042559E"/>
    <w:rsid w:val="004255FE"/>
    <w:rsid w:val="00425B21"/>
    <w:rsid w:val="004268AC"/>
    <w:rsid w:val="00426A80"/>
    <w:rsid w:val="00426BCA"/>
    <w:rsid w:val="00426E07"/>
    <w:rsid w:val="00426E6B"/>
    <w:rsid w:val="004271A3"/>
    <w:rsid w:val="004279B6"/>
    <w:rsid w:val="00430318"/>
    <w:rsid w:val="0043038C"/>
    <w:rsid w:val="004304D7"/>
    <w:rsid w:val="00430F49"/>
    <w:rsid w:val="0043112C"/>
    <w:rsid w:val="004316F2"/>
    <w:rsid w:val="004319DB"/>
    <w:rsid w:val="00431C54"/>
    <w:rsid w:val="004321E0"/>
    <w:rsid w:val="00432AC7"/>
    <w:rsid w:val="00432B41"/>
    <w:rsid w:val="00432B78"/>
    <w:rsid w:val="004335E7"/>
    <w:rsid w:val="004338BA"/>
    <w:rsid w:val="00433E5A"/>
    <w:rsid w:val="00433F66"/>
    <w:rsid w:val="0043428A"/>
    <w:rsid w:val="00434933"/>
    <w:rsid w:val="004349A2"/>
    <w:rsid w:val="004349E3"/>
    <w:rsid w:val="00434E0D"/>
    <w:rsid w:val="00434F52"/>
    <w:rsid w:val="004355B0"/>
    <w:rsid w:val="00435E98"/>
    <w:rsid w:val="0043608B"/>
    <w:rsid w:val="004361EB"/>
    <w:rsid w:val="004362BD"/>
    <w:rsid w:val="004363C6"/>
    <w:rsid w:val="00436C54"/>
    <w:rsid w:val="00436CB6"/>
    <w:rsid w:val="00436D38"/>
    <w:rsid w:val="004371C4"/>
    <w:rsid w:val="004373DD"/>
    <w:rsid w:val="0043770D"/>
    <w:rsid w:val="004379CB"/>
    <w:rsid w:val="00440689"/>
    <w:rsid w:val="00440C20"/>
    <w:rsid w:val="00441833"/>
    <w:rsid w:val="00442BC7"/>
    <w:rsid w:val="00443568"/>
    <w:rsid w:val="0044379A"/>
    <w:rsid w:val="00443979"/>
    <w:rsid w:val="004439B2"/>
    <w:rsid w:val="00443A71"/>
    <w:rsid w:val="00443BF3"/>
    <w:rsid w:val="00443E82"/>
    <w:rsid w:val="00443FFE"/>
    <w:rsid w:val="004446AC"/>
    <w:rsid w:val="00444836"/>
    <w:rsid w:val="004448DD"/>
    <w:rsid w:val="004449D7"/>
    <w:rsid w:val="00445542"/>
    <w:rsid w:val="0044599B"/>
    <w:rsid w:val="00445A76"/>
    <w:rsid w:val="00446270"/>
    <w:rsid w:val="00446CCE"/>
    <w:rsid w:val="00447433"/>
    <w:rsid w:val="004476E5"/>
    <w:rsid w:val="0044787B"/>
    <w:rsid w:val="00447AEE"/>
    <w:rsid w:val="00447FA6"/>
    <w:rsid w:val="004502D0"/>
    <w:rsid w:val="004503D6"/>
    <w:rsid w:val="00450729"/>
    <w:rsid w:val="00450802"/>
    <w:rsid w:val="00450D04"/>
    <w:rsid w:val="004510D6"/>
    <w:rsid w:val="004510F3"/>
    <w:rsid w:val="0045111B"/>
    <w:rsid w:val="00451377"/>
    <w:rsid w:val="004513CE"/>
    <w:rsid w:val="00451514"/>
    <w:rsid w:val="00451EC1"/>
    <w:rsid w:val="00452556"/>
    <w:rsid w:val="0045297A"/>
    <w:rsid w:val="004529D7"/>
    <w:rsid w:val="00453471"/>
    <w:rsid w:val="00453865"/>
    <w:rsid w:val="00453965"/>
    <w:rsid w:val="00453D40"/>
    <w:rsid w:val="00453E23"/>
    <w:rsid w:val="00455AE3"/>
    <w:rsid w:val="00456526"/>
    <w:rsid w:val="00457363"/>
    <w:rsid w:val="00457841"/>
    <w:rsid w:val="00457C75"/>
    <w:rsid w:val="00457F33"/>
    <w:rsid w:val="004603AE"/>
    <w:rsid w:val="004606AC"/>
    <w:rsid w:val="0046076F"/>
    <w:rsid w:val="0046171B"/>
    <w:rsid w:val="00462167"/>
    <w:rsid w:val="004625CE"/>
    <w:rsid w:val="0046276B"/>
    <w:rsid w:val="0046282C"/>
    <w:rsid w:val="0046284F"/>
    <w:rsid w:val="00462A43"/>
    <w:rsid w:val="00462BA2"/>
    <w:rsid w:val="004635B2"/>
    <w:rsid w:val="00463A96"/>
    <w:rsid w:val="00464051"/>
    <w:rsid w:val="00464372"/>
    <w:rsid w:val="00464796"/>
    <w:rsid w:val="0046529C"/>
    <w:rsid w:val="004656E9"/>
    <w:rsid w:val="0046572F"/>
    <w:rsid w:val="00465CB4"/>
    <w:rsid w:val="004663B9"/>
    <w:rsid w:val="004666C6"/>
    <w:rsid w:val="004666FA"/>
    <w:rsid w:val="00466EF6"/>
    <w:rsid w:val="00466F2F"/>
    <w:rsid w:val="00467A62"/>
    <w:rsid w:val="00467CF1"/>
    <w:rsid w:val="00467E49"/>
    <w:rsid w:val="00470817"/>
    <w:rsid w:val="00470CD3"/>
    <w:rsid w:val="0047121B"/>
    <w:rsid w:val="00471DFE"/>
    <w:rsid w:val="00472207"/>
    <w:rsid w:val="00472B5E"/>
    <w:rsid w:val="00472C34"/>
    <w:rsid w:val="00472C60"/>
    <w:rsid w:val="004730D8"/>
    <w:rsid w:val="00473532"/>
    <w:rsid w:val="00474168"/>
    <w:rsid w:val="00474C6B"/>
    <w:rsid w:val="00474F50"/>
    <w:rsid w:val="00475300"/>
    <w:rsid w:val="00475911"/>
    <w:rsid w:val="00476563"/>
    <w:rsid w:val="00476870"/>
    <w:rsid w:val="00476939"/>
    <w:rsid w:val="00476F6F"/>
    <w:rsid w:val="004772B7"/>
    <w:rsid w:val="00477508"/>
    <w:rsid w:val="00480EAF"/>
    <w:rsid w:val="00480FE3"/>
    <w:rsid w:val="00481328"/>
    <w:rsid w:val="00481357"/>
    <w:rsid w:val="0048145E"/>
    <w:rsid w:val="00481776"/>
    <w:rsid w:val="00481896"/>
    <w:rsid w:val="004819F8"/>
    <w:rsid w:val="00481D8D"/>
    <w:rsid w:val="00481E97"/>
    <w:rsid w:val="00481FE7"/>
    <w:rsid w:val="00482E11"/>
    <w:rsid w:val="0048366F"/>
    <w:rsid w:val="00483783"/>
    <w:rsid w:val="00484087"/>
    <w:rsid w:val="0048448F"/>
    <w:rsid w:val="004847CB"/>
    <w:rsid w:val="004847EB"/>
    <w:rsid w:val="0048493C"/>
    <w:rsid w:val="00484C08"/>
    <w:rsid w:val="00484F8C"/>
    <w:rsid w:val="0048500E"/>
    <w:rsid w:val="00485154"/>
    <w:rsid w:val="00485169"/>
    <w:rsid w:val="00485315"/>
    <w:rsid w:val="004853E6"/>
    <w:rsid w:val="00485660"/>
    <w:rsid w:val="00486299"/>
    <w:rsid w:val="00486A79"/>
    <w:rsid w:val="00486D10"/>
    <w:rsid w:val="004876B4"/>
    <w:rsid w:val="004878A8"/>
    <w:rsid w:val="00487EE1"/>
    <w:rsid w:val="00490C6F"/>
    <w:rsid w:val="00490F1F"/>
    <w:rsid w:val="00491096"/>
    <w:rsid w:val="0049148C"/>
    <w:rsid w:val="00491A84"/>
    <w:rsid w:val="00491DD7"/>
    <w:rsid w:val="00492494"/>
    <w:rsid w:val="00492B6F"/>
    <w:rsid w:val="00492E2D"/>
    <w:rsid w:val="004932CB"/>
    <w:rsid w:val="0049372D"/>
    <w:rsid w:val="00493757"/>
    <w:rsid w:val="0049376C"/>
    <w:rsid w:val="004937D9"/>
    <w:rsid w:val="00494273"/>
    <w:rsid w:val="004945B3"/>
    <w:rsid w:val="004948B1"/>
    <w:rsid w:val="00494DDF"/>
    <w:rsid w:val="00496232"/>
    <w:rsid w:val="0049627D"/>
    <w:rsid w:val="00496B43"/>
    <w:rsid w:val="00496CAA"/>
    <w:rsid w:val="00497264"/>
    <w:rsid w:val="0049731B"/>
    <w:rsid w:val="00497EEE"/>
    <w:rsid w:val="004A0127"/>
    <w:rsid w:val="004A03F2"/>
    <w:rsid w:val="004A08A1"/>
    <w:rsid w:val="004A0924"/>
    <w:rsid w:val="004A0A39"/>
    <w:rsid w:val="004A0B87"/>
    <w:rsid w:val="004A0F91"/>
    <w:rsid w:val="004A1230"/>
    <w:rsid w:val="004A14C4"/>
    <w:rsid w:val="004A14C7"/>
    <w:rsid w:val="004A14DC"/>
    <w:rsid w:val="004A24D9"/>
    <w:rsid w:val="004A26FF"/>
    <w:rsid w:val="004A270F"/>
    <w:rsid w:val="004A2A77"/>
    <w:rsid w:val="004A3A20"/>
    <w:rsid w:val="004A3B7E"/>
    <w:rsid w:val="004A402C"/>
    <w:rsid w:val="004A4433"/>
    <w:rsid w:val="004A4A79"/>
    <w:rsid w:val="004A4C16"/>
    <w:rsid w:val="004A52C8"/>
    <w:rsid w:val="004A5D37"/>
    <w:rsid w:val="004A6206"/>
    <w:rsid w:val="004A64D4"/>
    <w:rsid w:val="004A6A79"/>
    <w:rsid w:val="004A6E26"/>
    <w:rsid w:val="004A7A10"/>
    <w:rsid w:val="004A7BC3"/>
    <w:rsid w:val="004B0330"/>
    <w:rsid w:val="004B0522"/>
    <w:rsid w:val="004B0E86"/>
    <w:rsid w:val="004B153B"/>
    <w:rsid w:val="004B1FED"/>
    <w:rsid w:val="004B254D"/>
    <w:rsid w:val="004B2766"/>
    <w:rsid w:val="004B454B"/>
    <w:rsid w:val="004B4876"/>
    <w:rsid w:val="004B4EE5"/>
    <w:rsid w:val="004B593F"/>
    <w:rsid w:val="004B5B82"/>
    <w:rsid w:val="004B65FB"/>
    <w:rsid w:val="004B6B59"/>
    <w:rsid w:val="004B71F2"/>
    <w:rsid w:val="004B7DDE"/>
    <w:rsid w:val="004B7E1B"/>
    <w:rsid w:val="004B7FEC"/>
    <w:rsid w:val="004C0EC8"/>
    <w:rsid w:val="004C1252"/>
    <w:rsid w:val="004C1768"/>
    <w:rsid w:val="004C17DC"/>
    <w:rsid w:val="004C19F6"/>
    <w:rsid w:val="004C19FE"/>
    <w:rsid w:val="004C1DB6"/>
    <w:rsid w:val="004C1E08"/>
    <w:rsid w:val="004C225D"/>
    <w:rsid w:val="004C27FE"/>
    <w:rsid w:val="004C391C"/>
    <w:rsid w:val="004C44A0"/>
    <w:rsid w:val="004C4581"/>
    <w:rsid w:val="004C5471"/>
    <w:rsid w:val="004C5F2C"/>
    <w:rsid w:val="004C685D"/>
    <w:rsid w:val="004C6993"/>
    <w:rsid w:val="004C6BCF"/>
    <w:rsid w:val="004C6ECB"/>
    <w:rsid w:val="004C7253"/>
    <w:rsid w:val="004C740E"/>
    <w:rsid w:val="004C7804"/>
    <w:rsid w:val="004C79AD"/>
    <w:rsid w:val="004C7B24"/>
    <w:rsid w:val="004D04F5"/>
    <w:rsid w:val="004D058E"/>
    <w:rsid w:val="004D06C8"/>
    <w:rsid w:val="004D09B9"/>
    <w:rsid w:val="004D0B9A"/>
    <w:rsid w:val="004D115D"/>
    <w:rsid w:val="004D153F"/>
    <w:rsid w:val="004D1B41"/>
    <w:rsid w:val="004D1B55"/>
    <w:rsid w:val="004D2208"/>
    <w:rsid w:val="004D25A8"/>
    <w:rsid w:val="004D2B33"/>
    <w:rsid w:val="004D2FA4"/>
    <w:rsid w:val="004D32CA"/>
    <w:rsid w:val="004D37E7"/>
    <w:rsid w:val="004D429E"/>
    <w:rsid w:val="004D4A79"/>
    <w:rsid w:val="004D4D73"/>
    <w:rsid w:val="004D5EB5"/>
    <w:rsid w:val="004D663A"/>
    <w:rsid w:val="004D710F"/>
    <w:rsid w:val="004D7453"/>
    <w:rsid w:val="004D75E2"/>
    <w:rsid w:val="004D78B8"/>
    <w:rsid w:val="004D78F6"/>
    <w:rsid w:val="004D7B66"/>
    <w:rsid w:val="004E0A21"/>
    <w:rsid w:val="004E11E4"/>
    <w:rsid w:val="004E243B"/>
    <w:rsid w:val="004E27D3"/>
    <w:rsid w:val="004E2977"/>
    <w:rsid w:val="004E2CC0"/>
    <w:rsid w:val="004E33AE"/>
    <w:rsid w:val="004E3419"/>
    <w:rsid w:val="004E36C2"/>
    <w:rsid w:val="004E3D9D"/>
    <w:rsid w:val="004E423A"/>
    <w:rsid w:val="004E4680"/>
    <w:rsid w:val="004E5781"/>
    <w:rsid w:val="004E6EA7"/>
    <w:rsid w:val="004E722F"/>
    <w:rsid w:val="004E723F"/>
    <w:rsid w:val="004E7342"/>
    <w:rsid w:val="004E7415"/>
    <w:rsid w:val="004E74CC"/>
    <w:rsid w:val="004E76D4"/>
    <w:rsid w:val="004E7B27"/>
    <w:rsid w:val="004F0186"/>
    <w:rsid w:val="004F0577"/>
    <w:rsid w:val="004F08DB"/>
    <w:rsid w:val="004F1109"/>
    <w:rsid w:val="004F13DA"/>
    <w:rsid w:val="004F1F8C"/>
    <w:rsid w:val="004F2B79"/>
    <w:rsid w:val="004F388C"/>
    <w:rsid w:val="004F3A4D"/>
    <w:rsid w:val="004F3A8A"/>
    <w:rsid w:val="004F411D"/>
    <w:rsid w:val="004F4A12"/>
    <w:rsid w:val="004F4B35"/>
    <w:rsid w:val="004F4CD5"/>
    <w:rsid w:val="004F506C"/>
    <w:rsid w:val="004F5453"/>
    <w:rsid w:val="004F5609"/>
    <w:rsid w:val="004F5AE9"/>
    <w:rsid w:val="004F6155"/>
    <w:rsid w:val="004F66F9"/>
    <w:rsid w:val="004F6F4A"/>
    <w:rsid w:val="004F711B"/>
    <w:rsid w:val="004F75C1"/>
    <w:rsid w:val="004F7CB5"/>
    <w:rsid w:val="00500341"/>
    <w:rsid w:val="00500C48"/>
    <w:rsid w:val="005010FA"/>
    <w:rsid w:val="005012B3"/>
    <w:rsid w:val="00501EEF"/>
    <w:rsid w:val="0050244A"/>
    <w:rsid w:val="0050275C"/>
    <w:rsid w:val="00502C58"/>
    <w:rsid w:val="005035EA"/>
    <w:rsid w:val="00503820"/>
    <w:rsid w:val="00503CB2"/>
    <w:rsid w:val="00503CEE"/>
    <w:rsid w:val="00503E16"/>
    <w:rsid w:val="0050468B"/>
    <w:rsid w:val="0050498E"/>
    <w:rsid w:val="00504FF7"/>
    <w:rsid w:val="0050538C"/>
    <w:rsid w:val="00506D81"/>
    <w:rsid w:val="00506F6B"/>
    <w:rsid w:val="005101C8"/>
    <w:rsid w:val="00510458"/>
    <w:rsid w:val="005108CA"/>
    <w:rsid w:val="00510E9A"/>
    <w:rsid w:val="00511035"/>
    <w:rsid w:val="005110F8"/>
    <w:rsid w:val="005113CF"/>
    <w:rsid w:val="0051148C"/>
    <w:rsid w:val="00511C68"/>
    <w:rsid w:val="00511E30"/>
    <w:rsid w:val="00511EB6"/>
    <w:rsid w:val="005123C4"/>
    <w:rsid w:val="00512447"/>
    <w:rsid w:val="00512739"/>
    <w:rsid w:val="00513698"/>
    <w:rsid w:val="005136B9"/>
    <w:rsid w:val="00513727"/>
    <w:rsid w:val="00513C52"/>
    <w:rsid w:val="00513D42"/>
    <w:rsid w:val="005146A2"/>
    <w:rsid w:val="00514D58"/>
    <w:rsid w:val="00515094"/>
    <w:rsid w:val="00515606"/>
    <w:rsid w:val="00515708"/>
    <w:rsid w:val="00516310"/>
    <w:rsid w:val="00516628"/>
    <w:rsid w:val="00516AFF"/>
    <w:rsid w:val="00516B19"/>
    <w:rsid w:val="0051730C"/>
    <w:rsid w:val="005173BA"/>
    <w:rsid w:val="00517430"/>
    <w:rsid w:val="0052064B"/>
    <w:rsid w:val="00520EC7"/>
    <w:rsid w:val="005216EE"/>
    <w:rsid w:val="00521A08"/>
    <w:rsid w:val="00521A48"/>
    <w:rsid w:val="00522006"/>
    <w:rsid w:val="005229FF"/>
    <w:rsid w:val="00522A9E"/>
    <w:rsid w:val="00522AB8"/>
    <w:rsid w:val="00522BBC"/>
    <w:rsid w:val="00522D9D"/>
    <w:rsid w:val="0052422A"/>
    <w:rsid w:val="005243B0"/>
    <w:rsid w:val="00524654"/>
    <w:rsid w:val="00525879"/>
    <w:rsid w:val="00525880"/>
    <w:rsid w:val="005259DD"/>
    <w:rsid w:val="00525CDD"/>
    <w:rsid w:val="00525CEC"/>
    <w:rsid w:val="00526561"/>
    <w:rsid w:val="005266F8"/>
    <w:rsid w:val="00526A31"/>
    <w:rsid w:val="00526AEA"/>
    <w:rsid w:val="00526B1C"/>
    <w:rsid w:val="00526D7C"/>
    <w:rsid w:val="005272CA"/>
    <w:rsid w:val="005276D0"/>
    <w:rsid w:val="00530475"/>
    <w:rsid w:val="00530699"/>
    <w:rsid w:val="00530803"/>
    <w:rsid w:val="005308FB"/>
    <w:rsid w:val="00530E42"/>
    <w:rsid w:val="005317DE"/>
    <w:rsid w:val="005324FD"/>
    <w:rsid w:val="0053260E"/>
    <w:rsid w:val="0053270D"/>
    <w:rsid w:val="0053298E"/>
    <w:rsid w:val="00532EBF"/>
    <w:rsid w:val="0053351B"/>
    <w:rsid w:val="00533D67"/>
    <w:rsid w:val="00534057"/>
    <w:rsid w:val="0053470D"/>
    <w:rsid w:val="00534E3D"/>
    <w:rsid w:val="00534E4A"/>
    <w:rsid w:val="00534F04"/>
    <w:rsid w:val="005355B5"/>
    <w:rsid w:val="00536071"/>
    <w:rsid w:val="005361BF"/>
    <w:rsid w:val="005368A2"/>
    <w:rsid w:val="00537913"/>
    <w:rsid w:val="00537AFB"/>
    <w:rsid w:val="00540020"/>
    <w:rsid w:val="005409B7"/>
    <w:rsid w:val="00540C28"/>
    <w:rsid w:val="00540E74"/>
    <w:rsid w:val="00540F23"/>
    <w:rsid w:val="00541538"/>
    <w:rsid w:val="005421B0"/>
    <w:rsid w:val="0054223D"/>
    <w:rsid w:val="00542C9B"/>
    <w:rsid w:val="00543135"/>
    <w:rsid w:val="00543572"/>
    <w:rsid w:val="005437D7"/>
    <w:rsid w:val="005439C2"/>
    <w:rsid w:val="00543DAE"/>
    <w:rsid w:val="005443D9"/>
    <w:rsid w:val="0054466D"/>
    <w:rsid w:val="00544A5C"/>
    <w:rsid w:val="00544F23"/>
    <w:rsid w:val="0054592A"/>
    <w:rsid w:val="00545E67"/>
    <w:rsid w:val="00545EA3"/>
    <w:rsid w:val="00546CC2"/>
    <w:rsid w:val="005478AC"/>
    <w:rsid w:val="00547F6D"/>
    <w:rsid w:val="0055054B"/>
    <w:rsid w:val="00550EB1"/>
    <w:rsid w:val="005514A5"/>
    <w:rsid w:val="005526C6"/>
    <w:rsid w:val="005535A8"/>
    <w:rsid w:val="0055364B"/>
    <w:rsid w:val="0055450D"/>
    <w:rsid w:val="00554A4A"/>
    <w:rsid w:val="00554D09"/>
    <w:rsid w:val="005557AC"/>
    <w:rsid w:val="00555B1E"/>
    <w:rsid w:val="00556A72"/>
    <w:rsid w:val="00556C7F"/>
    <w:rsid w:val="00557A5B"/>
    <w:rsid w:val="00557D61"/>
    <w:rsid w:val="00557E27"/>
    <w:rsid w:val="0056002E"/>
    <w:rsid w:val="0056015E"/>
    <w:rsid w:val="0056023C"/>
    <w:rsid w:val="00560342"/>
    <w:rsid w:val="005604D0"/>
    <w:rsid w:val="005611B2"/>
    <w:rsid w:val="0056137E"/>
    <w:rsid w:val="005613F4"/>
    <w:rsid w:val="005618D6"/>
    <w:rsid w:val="00561A09"/>
    <w:rsid w:val="00561EEC"/>
    <w:rsid w:val="00563449"/>
    <w:rsid w:val="00563974"/>
    <w:rsid w:val="005653C9"/>
    <w:rsid w:val="005655CC"/>
    <w:rsid w:val="00566B12"/>
    <w:rsid w:val="00567455"/>
    <w:rsid w:val="00567463"/>
    <w:rsid w:val="00567710"/>
    <w:rsid w:val="0056789F"/>
    <w:rsid w:val="00567A05"/>
    <w:rsid w:val="00567B4F"/>
    <w:rsid w:val="00567B81"/>
    <w:rsid w:val="00570499"/>
    <w:rsid w:val="005707FB"/>
    <w:rsid w:val="00570C5A"/>
    <w:rsid w:val="0057224F"/>
    <w:rsid w:val="005726D5"/>
    <w:rsid w:val="005728B1"/>
    <w:rsid w:val="00573721"/>
    <w:rsid w:val="0057392B"/>
    <w:rsid w:val="005741B1"/>
    <w:rsid w:val="005746C4"/>
    <w:rsid w:val="00574AE7"/>
    <w:rsid w:val="00575355"/>
    <w:rsid w:val="00575382"/>
    <w:rsid w:val="005756AE"/>
    <w:rsid w:val="00575830"/>
    <w:rsid w:val="00575BB5"/>
    <w:rsid w:val="00575CB1"/>
    <w:rsid w:val="00575FF7"/>
    <w:rsid w:val="005761CC"/>
    <w:rsid w:val="00576994"/>
    <w:rsid w:val="00577540"/>
    <w:rsid w:val="005775E9"/>
    <w:rsid w:val="00577646"/>
    <w:rsid w:val="00577673"/>
    <w:rsid w:val="00577C45"/>
    <w:rsid w:val="00580BF2"/>
    <w:rsid w:val="00580C9D"/>
    <w:rsid w:val="00580CAC"/>
    <w:rsid w:val="00580F5E"/>
    <w:rsid w:val="005812A4"/>
    <w:rsid w:val="005817FB"/>
    <w:rsid w:val="00581DD5"/>
    <w:rsid w:val="00582DF7"/>
    <w:rsid w:val="00583230"/>
    <w:rsid w:val="00583824"/>
    <w:rsid w:val="00583FFD"/>
    <w:rsid w:val="005843D7"/>
    <w:rsid w:val="00584655"/>
    <w:rsid w:val="00584B11"/>
    <w:rsid w:val="00584CD8"/>
    <w:rsid w:val="00584E7D"/>
    <w:rsid w:val="00585E9C"/>
    <w:rsid w:val="005865D9"/>
    <w:rsid w:val="00586C09"/>
    <w:rsid w:val="005878B1"/>
    <w:rsid w:val="00587946"/>
    <w:rsid w:val="00587B6B"/>
    <w:rsid w:val="00587F5E"/>
    <w:rsid w:val="0059003C"/>
    <w:rsid w:val="0059088E"/>
    <w:rsid w:val="0059099C"/>
    <w:rsid w:val="00590AF5"/>
    <w:rsid w:val="0059166E"/>
    <w:rsid w:val="00591C71"/>
    <w:rsid w:val="005920ED"/>
    <w:rsid w:val="005924F1"/>
    <w:rsid w:val="0059273E"/>
    <w:rsid w:val="0059289F"/>
    <w:rsid w:val="0059290C"/>
    <w:rsid w:val="00592BA3"/>
    <w:rsid w:val="00592C61"/>
    <w:rsid w:val="00592C95"/>
    <w:rsid w:val="00593AD9"/>
    <w:rsid w:val="0059442B"/>
    <w:rsid w:val="005945CE"/>
    <w:rsid w:val="00595134"/>
    <w:rsid w:val="0059542C"/>
    <w:rsid w:val="00595F4B"/>
    <w:rsid w:val="00596CA3"/>
    <w:rsid w:val="00596E22"/>
    <w:rsid w:val="00596ECB"/>
    <w:rsid w:val="00597062"/>
    <w:rsid w:val="00597FCF"/>
    <w:rsid w:val="005A06A4"/>
    <w:rsid w:val="005A0733"/>
    <w:rsid w:val="005A0983"/>
    <w:rsid w:val="005A1011"/>
    <w:rsid w:val="005A117E"/>
    <w:rsid w:val="005A1231"/>
    <w:rsid w:val="005A2196"/>
    <w:rsid w:val="005A2805"/>
    <w:rsid w:val="005A2E91"/>
    <w:rsid w:val="005A3179"/>
    <w:rsid w:val="005A421A"/>
    <w:rsid w:val="005A42FF"/>
    <w:rsid w:val="005A51BA"/>
    <w:rsid w:val="005A5B39"/>
    <w:rsid w:val="005A67E2"/>
    <w:rsid w:val="005A6F45"/>
    <w:rsid w:val="005A719F"/>
    <w:rsid w:val="005A7203"/>
    <w:rsid w:val="005A76F9"/>
    <w:rsid w:val="005B0122"/>
    <w:rsid w:val="005B06B2"/>
    <w:rsid w:val="005B0FEF"/>
    <w:rsid w:val="005B1467"/>
    <w:rsid w:val="005B1716"/>
    <w:rsid w:val="005B17B2"/>
    <w:rsid w:val="005B19D5"/>
    <w:rsid w:val="005B1A30"/>
    <w:rsid w:val="005B1C6A"/>
    <w:rsid w:val="005B1EA5"/>
    <w:rsid w:val="005B2371"/>
    <w:rsid w:val="005B24C7"/>
    <w:rsid w:val="005B2BB9"/>
    <w:rsid w:val="005B3565"/>
    <w:rsid w:val="005B35FB"/>
    <w:rsid w:val="005B36F7"/>
    <w:rsid w:val="005B3834"/>
    <w:rsid w:val="005B41F8"/>
    <w:rsid w:val="005B4327"/>
    <w:rsid w:val="005B4714"/>
    <w:rsid w:val="005B4DAC"/>
    <w:rsid w:val="005B4DE8"/>
    <w:rsid w:val="005B557A"/>
    <w:rsid w:val="005B5C25"/>
    <w:rsid w:val="005B615A"/>
    <w:rsid w:val="005B6268"/>
    <w:rsid w:val="005B68F4"/>
    <w:rsid w:val="005B6B5D"/>
    <w:rsid w:val="005B6D5E"/>
    <w:rsid w:val="005B7062"/>
    <w:rsid w:val="005B723D"/>
    <w:rsid w:val="005B7658"/>
    <w:rsid w:val="005B7AF3"/>
    <w:rsid w:val="005B7C0C"/>
    <w:rsid w:val="005C0389"/>
    <w:rsid w:val="005C052E"/>
    <w:rsid w:val="005C0683"/>
    <w:rsid w:val="005C06FA"/>
    <w:rsid w:val="005C0D20"/>
    <w:rsid w:val="005C1212"/>
    <w:rsid w:val="005C17A0"/>
    <w:rsid w:val="005C1B64"/>
    <w:rsid w:val="005C268D"/>
    <w:rsid w:val="005C2D26"/>
    <w:rsid w:val="005C34AF"/>
    <w:rsid w:val="005C35F5"/>
    <w:rsid w:val="005C3CC5"/>
    <w:rsid w:val="005C445F"/>
    <w:rsid w:val="005C5192"/>
    <w:rsid w:val="005C6D58"/>
    <w:rsid w:val="005D0D4B"/>
    <w:rsid w:val="005D1BC0"/>
    <w:rsid w:val="005D23DD"/>
    <w:rsid w:val="005D27A4"/>
    <w:rsid w:val="005D27E9"/>
    <w:rsid w:val="005D2C3F"/>
    <w:rsid w:val="005D2CC1"/>
    <w:rsid w:val="005D2CE8"/>
    <w:rsid w:val="005D2D64"/>
    <w:rsid w:val="005D2E1B"/>
    <w:rsid w:val="005D32C0"/>
    <w:rsid w:val="005D3406"/>
    <w:rsid w:val="005D362A"/>
    <w:rsid w:val="005D3A05"/>
    <w:rsid w:val="005D4674"/>
    <w:rsid w:val="005D4CB3"/>
    <w:rsid w:val="005D4F28"/>
    <w:rsid w:val="005D58B3"/>
    <w:rsid w:val="005D59B6"/>
    <w:rsid w:val="005D5BC8"/>
    <w:rsid w:val="005D5E07"/>
    <w:rsid w:val="005D5EA3"/>
    <w:rsid w:val="005D5EEE"/>
    <w:rsid w:val="005D5F7F"/>
    <w:rsid w:val="005D6280"/>
    <w:rsid w:val="005D62FB"/>
    <w:rsid w:val="005D66A4"/>
    <w:rsid w:val="005D696B"/>
    <w:rsid w:val="005D69FA"/>
    <w:rsid w:val="005D703D"/>
    <w:rsid w:val="005D7116"/>
    <w:rsid w:val="005D746A"/>
    <w:rsid w:val="005D768D"/>
    <w:rsid w:val="005D7A56"/>
    <w:rsid w:val="005E024C"/>
    <w:rsid w:val="005E037A"/>
    <w:rsid w:val="005E0C70"/>
    <w:rsid w:val="005E0E0E"/>
    <w:rsid w:val="005E148C"/>
    <w:rsid w:val="005E2856"/>
    <w:rsid w:val="005E2BBD"/>
    <w:rsid w:val="005E30B8"/>
    <w:rsid w:val="005E3421"/>
    <w:rsid w:val="005E368E"/>
    <w:rsid w:val="005E3742"/>
    <w:rsid w:val="005E3911"/>
    <w:rsid w:val="005E3C88"/>
    <w:rsid w:val="005E4732"/>
    <w:rsid w:val="005E4DD8"/>
    <w:rsid w:val="005E5ABD"/>
    <w:rsid w:val="005E5D1C"/>
    <w:rsid w:val="005E63AA"/>
    <w:rsid w:val="005E64BC"/>
    <w:rsid w:val="005E67A5"/>
    <w:rsid w:val="005E6856"/>
    <w:rsid w:val="005E6937"/>
    <w:rsid w:val="005E6B6B"/>
    <w:rsid w:val="005F0A74"/>
    <w:rsid w:val="005F0B52"/>
    <w:rsid w:val="005F0BED"/>
    <w:rsid w:val="005F0C66"/>
    <w:rsid w:val="005F0D36"/>
    <w:rsid w:val="005F0E96"/>
    <w:rsid w:val="005F1200"/>
    <w:rsid w:val="005F18E3"/>
    <w:rsid w:val="005F2119"/>
    <w:rsid w:val="005F25E4"/>
    <w:rsid w:val="005F27B0"/>
    <w:rsid w:val="005F27B9"/>
    <w:rsid w:val="005F28F7"/>
    <w:rsid w:val="005F2BD3"/>
    <w:rsid w:val="005F2EDB"/>
    <w:rsid w:val="005F36DD"/>
    <w:rsid w:val="005F3850"/>
    <w:rsid w:val="005F3FB3"/>
    <w:rsid w:val="005F41AA"/>
    <w:rsid w:val="005F43B7"/>
    <w:rsid w:val="005F575F"/>
    <w:rsid w:val="005F586B"/>
    <w:rsid w:val="005F5BD9"/>
    <w:rsid w:val="005F5DCB"/>
    <w:rsid w:val="005F6379"/>
    <w:rsid w:val="005F6941"/>
    <w:rsid w:val="005F7464"/>
    <w:rsid w:val="005F760C"/>
    <w:rsid w:val="005F7A3C"/>
    <w:rsid w:val="005F7CBD"/>
    <w:rsid w:val="00600038"/>
    <w:rsid w:val="00600269"/>
    <w:rsid w:val="0060092C"/>
    <w:rsid w:val="00600FB6"/>
    <w:rsid w:val="00601611"/>
    <w:rsid w:val="00601A99"/>
    <w:rsid w:val="00601C2F"/>
    <w:rsid w:val="00601DFE"/>
    <w:rsid w:val="006021CD"/>
    <w:rsid w:val="006030F5"/>
    <w:rsid w:val="0060324F"/>
    <w:rsid w:val="00603286"/>
    <w:rsid w:val="00603D63"/>
    <w:rsid w:val="00604547"/>
    <w:rsid w:val="00604AF9"/>
    <w:rsid w:val="00604D26"/>
    <w:rsid w:val="006054E6"/>
    <w:rsid w:val="00605538"/>
    <w:rsid w:val="00606138"/>
    <w:rsid w:val="00606387"/>
    <w:rsid w:val="00607329"/>
    <w:rsid w:val="00607BCD"/>
    <w:rsid w:val="00610303"/>
    <w:rsid w:val="0061033E"/>
    <w:rsid w:val="0061052C"/>
    <w:rsid w:val="00610945"/>
    <w:rsid w:val="00610949"/>
    <w:rsid w:val="00610E45"/>
    <w:rsid w:val="0061158B"/>
    <w:rsid w:val="00611C30"/>
    <w:rsid w:val="0061200E"/>
    <w:rsid w:val="00612142"/>
    <w:rsid w:val="00612AC1"/>
    <w:rsid w:val="00612F6E"/>
    <w:rsid w:val="00612FE6"/>
    <w:rsid w:val="00613744"/>
    <w:rsid w:val="00613D5F"/>
    <w:rsid w:val="006143D2"/>
    <w:rsid w:val="00614E24"/>
    <w:rsid w:val="00614F2A"/>
    <w:rsid w:val="0061503E"/>
    <w:rsid w:val="006154D4"/>
    <w:rsid w:val="006157A3"/>
    <w:rsid w:val="006159E7"/>
    <w:rsid w:val="0061652F"/>
    <w:rsid w:val="00617160"/>
    <w:rsid w:val="00617329"/>
    <w:rsid w:val="00617619"/>
    <w:rsid w:val="00617C01"/>
    <w:rsid w:val="00617CD6"/>
    <w:rsid w:val="00620E65"/>
    <w:rsid w:val="0062112C"/>
    <w:rsid w:val="00621729"/>
    <w:rsid w:val="00621798"/>
    <w:rsid w:val="0062181D"/>
    <w:rsid w:val="006222BD"/>
    <w:rsid w:val="00622DAB"/>
    <w:rsid w:val="0062304E"/>
    <w:rsid w:val="006236A2"/>
    <w:rsid w:val="00624266"/>
    <w:rsid w:val="00624BE1"/>
    <w:rsid w:val="00624FDD"/>
    <w:rsid w:val="00625078"/>
    <w:rsid w:val="00625B4A"/>
    <w:rsid w:val="006260B1"/>
    <w:rsid w:val="006275C1"/>
    <w:rsid w:val="00627673"/>
    <w:rsid w:val="00627719"/>
    <w:rsid w:val="00627895"/>
    <w:rsid w:val="0063016B"/>
    <w:rsid w:val="00630366"/>
    <w:rsid w:val="00630B9D"/>
    <w:rsid w:val="0063177A"/>
    <w:rsid w:val="00631F34"/>
    <w:rsid w:val="00632000"/>
    <w:rsid w:val="00632068"/>
    <w:rsid w:val="006329C4"/>
    <w:rsid w:val="00633641"/>
    <w:rsid w:val="006337B3"/>
    <w:rsid w:val="00633AA7"/>
    <w:rsid w:val="00634528"/>
    <w:rsid w:val="00634681"/>
    <w:rsid w:val="00634AED"/>
    <w:rsid w:val="00634E3C"/>
    <w:rsid w:val="00634E49"/>
    <w:rsid w:val="00634F7F"/>
    <w:rsid w:val="0063578B"/>
    <w:rsid w:val="00635F8A"/>
    <w:rsid w:val="006361A5"/>
    <w:rsid w:val="00636340"/>
    <w:rsid w:val="0063711E"/>
    <w:rsid w:val="00637591"/>
    <w:rsid w:val="006404F4"/>
    <w:rsid w:val="006405E1"/>
    <w:rsid w:val="006406FE"/>
    <w:rsid w:val="00640F3A"/>
    <w:rsid w:val="0064117A"/>
    <w:rsid w:val="006411E3"/>
    <w:rsid w:val="00641423"/>
    <w:rsid w:val="00641B28"/>
    <w:rsid w:val="00641BD8"/>
    <w:rsid w:val="00641D27"/>
    <w:rsid w:val="00641E83"/>
    <w:rsid w:val="00642A6D"/>
    <w:rsid w:val="00643042"/>
    <w:rsid w:val="00645020"/>
    <w:rsid w:val="0064576E"/>
    <w:rsid w:val="00645A18"/>
    <w:rsid w:val="00646186"/>
    <w:rsid w:val="00646952"/>
    <w:rsid w:val="00646B06"/>
    <w:rsid w:val="00646F54"/>
    <w:rsid w:val="006470CD"/>
    <w:rsid w:val="00647107"/>
    <w:rsid w:val="006472D2"/>
    <w:rsid w:val="00647696"/>
    <w:rsid w:val="006476F4"/>
    <w:rsid w:val="00647E19"/>
    <w:rsid w:val="00647EF2"/>
    <w:rsid w:val="00650072"/>
    <w:rsid w:val="00650242"/>
    <w:rsid w:val="00650382"/>
    <w:rsid w:val="00650A95"/>
    <w:rsid w:val="00650E60"/>
    <w:rsid w:val="0065121E"/>
    <w:rsid w:val="006512A6"/>
    <w:rsid w:val="00651B54"/>
    <w:rsid w:val="00651E38"/>
    <w:rsid w:val="00652C1A"/>
    <w:rsid w:val="00653381"/>
    <w:rsid w:val="006537D8"/>
    <w:rsid w:val="00654C86"/>
    <w:rsid w:val="00654CD2"/>
    <w:rsid w:val="0065562C"/>
    <w:rsid w:val="00655D3E"/>
    <w:rsid w:val="0065610F"/>
    <w:rsid w:val="0065694D"/>
    <w:rsid w:val="00656A02"/>
    <w:rsid w:val="00656B82"/>
    <w:rsid w:val="00657635"/>
    <w:rsid w:val="0065785C"/>
    <w:rsid w:val="006578E1"/>
    <w:rsid w:val="00657C1D"/>
    <w:rsid w:val="006601FF"/>
    <w:rsid w:val="00660213"/>
    <w:rsid w:val="0066035E"/>
    <w:rsid w:val="0066092A"/>
    <w:rsid w:val="00660C43"/>
    <w:rsid w:val="00661826"/>
    <w:rsid w:val="00662631"/>
    <w:rsid w:val="00662A9C"/>
    <w:rsid w:val="00662B22"/>
    <w:rsid w:val="00662DBB"/>
    <w:rsid w:val="0066326C"/>
    <w:rsid w:val="00663B2D"/>
    <w:rsid w:val="006640A8"/>
    <w:rsid w:val="00664BF3"/>
    <w:rsid w:val="00665338"/>
    <w:rsid w:val="00665560"/>
    <w:rsid w:val="006656C0"/>
    <w:rsid w:val="006659C4"/>
    <w:rsid w:val="006660D3"/>
    <w:rsid w:val="006661BA"/>
    <w:rsid w:val="00666465"/>
    <w:rsid w:val="0066672B"/>
    <w:rsid w:val="0066700A"/>
    <w:rsid w:val="00667806"/>
    <w:rsid w:val="00667D98"/>
    <w:rsid w:val="006702A6"/>
    <w:rsid w:val="006704CA"/>
    <w:rsid w:val="006707C2"/>
    <w:rsid w:val="00670A1E"/>
    <w:rsid w:val="00670ECB"/>
    <w:rsid w:val="00671933"/>
    <w:rsid w:val="006720C9"/>
    <w:rsid w:val="00672236"/>
    <w:rsid w:val="00672530"/>
    <w:rsid w:val="0067325C"/>
    <w:rsid w:val="00673B83"/>
    <w:rsid w:val="0067523C"/>
    <w:rsid w:val="00675256"/>
    <w:rsid w:val="006755E5"/>
    <w:rsid w:val="0067572A"/>
    <w:rsid w:val="00675AE3"/>
    <w:rsid w:val="00676259"/>
    <w:rsid w:val="00676971"/>
    <w:rsid w:val="00676A47"/>
    <w:rsid w:val="00676E61"/>
    <w:rsid w:val="00676EF5"/>
    <w:rsid w:val="00677576"/>
    <w:rsid w:val="0067769A"/>
    <w:rsid w:val="006777C7"/>
    <w:rsid w:val="006778AD"/>
    <w:rsid w:val="006803F7"/>
    <w:rsid w:val="0068057D"/>
    <w:rsid w:val="00680956"/>
    <w:rsid w:val="00680A2E"/>
    <w:rsid w:val="006811C1"/>
    <w:rsid w:val="0068157F"/>
    <w:rsid w:val="00681CC8"/>
    <w:rsid w:val="00681D76"/>
    <w:rsid w:val="00683006"/>
    <w:rsid w:val="006837C7"/>
    <w:rsid w:val="00683A9F"/>
    <w:rsid w:val="00683D1A"/>
    <w:rsid w:val="00683DAE"/>
    <w:rsid w:val="006843D3"/>
    <w:rsid w:val="0068453C"/>
    <w:rsid w:val="00684871"/>
    <w:rsid w:val="006849D0"/>
    <w:rsid w:val="0068509B"/>
    <w:rsid w:val="006862BD"/>
    <w:rsid w:val="00686E21"/>
    <w:rsid w:val="00686FE6"/>
    <w:rsid w:val="006870CA"/>
    <w:rsid w:val="006873EA"/>
    <w:rsid w:val="00687A22"/>
    <w:rsid w:val="006908AF"/>
    <w:rsid w:val="0069092C"/>
    <w:rsid w:val="00690C05"/>
    <w:rsid w:val="00690CD9"/>
    <w:rsid w:val="0069151F"/>
    <w:rsid w:val="00691964"/>
    <w:rsid w:val="00691BEC"/>
    <w:rsid w:val="00691CF2"/>
    <w:rsid w:val="0069211F"/>
    <w:rsid w:val="006923A5"/>
    <w:rsid w:val="00692E2B"/>
    <w:rsid w:val="00692FD2"/>
    <w:rsid w:val="006931AC"/>
    <w:rsid w:val="006936DB"/>
    <w:rsid w:val="00693922"/>
    <w:rsid w:val="006940ED"/>
    <w:rsid w:val="00694310"/>
    <w:rsid w:val="0069479C"/>
    <w:rsid w:val="006950F5"/>
    <w:rsid w:val="00695190"/>
    <w:rsid w:val="006953DF"/>
    <w:rsid w:val="006969A6"/>
    <w:rsid w:val="00696C65"/>
    <w:rsid w:val="006971C1"/>
    <w:rsid w:val="0069731B"/>
    <w:rsid w:val="006975F2"/>
    <w:rsid w:val="00697650"/>
    <w:rsid w:val="006978B5"/>
    <w:rsid w:val="00697B93"/>
    <w:rsid w:val="006A0104"/>
    <w:rsid w:val="006A09C7"/>
    <w:rsid w:val="006A0CB5"/>
    <w:rsid w:val="006A15D7"/>
    <w:rsid w:val="006A2025"/>
    <w:rsid w:val="006A2149"/>
    <w:rsid w:val="006A253E"/>
    <w:rsid w:val="006A281D"/>
    <w:rsid w:val="006A353D"/>
    <w:rsid w:val="006A3A79"/>
    <w:rsid w:val="006A3ED9"/>
    <w:rsid w:val="006A401F"/>
    <w:rsid w:val="006A4120"/>
    <w:rsid w:val="006A4494"/>
    <w:rsid w:val="006A454C"/>
    <w:rsid w:val="006A47C2"/>
    <w:rsid w:val="006A4841"/>
    <w:rsid w:val="006A65AC"/>
    <w:rsid w:val="006A6D1F"/>
    <w:rsid w:val="006A6EC0"/>
    <w:rsid w:val="006A72DC"/>
    <w:rsid w:val="006A73C0"/>
    <w:rsid w:val="006A750B"/>
    <w:rsid w:val="006A7650"/>
    <w:rsid w:val="006A7FD3"/>
    <w:rsid w:val="006B029E"/>
    <w:rsid w:val="006B02F2"/>
    <w:rsid w:val="006B050F"/>
    <w:rsid w:val="006B08D9"/>
    <w:rsid w:val="006B0E5B"/>
    <w:rsid w:val="006B25C0"/>
    <w:rsid w:val="006B314E"/>
    <w:rsid w:val="006B3297"/>
    <w:rsid w:val="006B32F2"/>
    <w:rsid w:val="006B3A34"/>
    <w:rsid w:val="006B3A45"/>
    <w:rsid w:val="006B3DA0"/>
    <w:rsid w:val="006B403E"/>
    <w:rsid w:val="006B40A7"/>
    <w:rsid w:val="006B43C5"/>
    <w:rsid w:val="006B47C9"/>
    <w:rsid w:val="006B4874"/>
    <w:rsid w:val="006B499E"/>
    <w:rsid w:val="006B4FBC"/>
    <w:rsid w:val="006B5C59"/>
    <w:rsid w:val="006B5CC8"/>
    <w:rsid w:val="006B5CD4"/>
    <w:rsid w:val="006B5DCA"/>
    <w:rsid w:val="006B62F6"/>
    <w:rsid w:val="006B65F1"/>
    <w:rsid w:val="006B68ED"/>
    <w:rsid w:val="006B6B31"/>
    <w:rsid w:val="006B6E32"/>
    <w:rsid w:val="006B720B"/>
    <w:rsid w:val="006B7A77"/>
    <w:rsid w:val="006B7ECA"/>
    <w:rsid w:val="006C0057"/>
    <w:rsid w:val="006C09EF"/>
    <w:rsid w:val="006C0A3F"/>
    <w:rsid w:val="006C0D3E"/>
    <w:rsid w:val="006C1507"/>
    <w:rsid w:val="006C1AF1"/>
    <w:rsid w:val="006C1DAC"/>
    <w:rsid w:val="006C20A5"/>
    <w:rsid w:val="006C2920"/>
    <w:rsid w:val="006C298A"/>
    <w:rsid w:val="006C308B"/>
    <w:rsid w:val="006C36A7"/>
    <w:rsid w:val="006C38A8"/>
    <w:rsid w:val="006C3DAE"/>
    <w:rsid w:val="006C3DB0"/>
    <w:rsid w:val="006C3E39"/>
    <w:rsid w:val="006C5269"/>
    <w:rsid w:val="006C544C"/>
    <w:rsid w:val="006C557F"/>
    <w:rsid w:val="006C55C0"/>
    <w:rsid w:val="006C62B9"/>
    <w:rsid w:val="006C66F7"/>
    <w:rsid w:val="006C6842"/>
    <w:rsid w:val="006C71D9"/>
    <w:rsid w:val="006C74BE"/>
    <w:rsid w:val="006C797F"/>
    <w:rsid w:val="006C7B86"/>
    <w:rsid w:val="006D098A"/>
    <w:rsid w:val="006D1061"/>
    <w:rsid w:val="006D12D5"/>
    <w:rsid w:val="006D1795"/>
    <w:rsid w:val="006D1AEA"/>
    <w:rsid w:val="006D24FA"/>
    <w:rsid w:val="006D36F2"/>
    <w:rsid w:val="006D3981"/>
    <w:rsid w:val="006D3F9E"/>
    <w:rsid w:val="006D4338"/>
    <w:rsid w:val="006D45E8"/>
    <w:rsid w:val="006D491D"/>
    <w:rsid w:val="006D5148"/>
    <w:rsid w:val="006D514E"/>
    <w:rsid w:val="006D543F"/>
    <w:rsid w:val="006D5711"/>
    <w:rsid w:val="006D576C"/>
    <w:rsid w:val="006D57B6"/>
    <w:rsid w:val="006D6190"/>
    <w:rsid w:val="006D6436"/>
    <w:rsid w:val="006D6504"/>
    <w:rsid w:val="006D6724"/>
    <w:rsid w:val="006D6DC1"/>
    <w:rsid w:val="006D6ED6"/>
    <w:rsid w:val="006D735D"/>
    <w:rsid w:val="006D789D"/>
    <w:rsid w:val="006D7980"/>
    <w:rsid w:val="006E04E4"/>
    <w:rsid w:val="006E10EE"/>
    <w:rsid w:val="006E2136"/>
    <w:rsid w:val="006E23BF"/>
    <w:rsid w:val="006E3020"/>
    <w:rsid w:val="006E30E2"/>
    <w:rsid w:val="006E33C6"/>
    <w:rsid w:val="006E4A05"/>
    <w:rsid w:val="006E4D07"/>
    <w:rsid w:val="006E50C0"/>
    <w:rsid w:val="006E5375"/>
    <w:rsid w:val="006E6DB9"/>
    <w:rsid w:val="006E7186"/>
    <w:rsid w:val="006E71EB"/>
    <w:rsid w:val="006E76DA"/>
    <w:rsid w:val="006E7B9B"/>
    <w:rsid w:val="006F1280"/>
    <w:rsid w:val="006F19FB"/>
    <w:rsid w:val="006F1C4B"/>
    <w:rsid w:val="006F20E3"/>
    <w:rsid w:val="006F214F"/>
    <w:rsid w:val="006F2769"/>
    <w:rsid w:val="006F2943"/>
    <w:rsid w:val="006F2D57"/>
    <w:rsid w:val="006F321D"/>
    <w:rsid w:val="006F3311"/>
    <w:rsid w:val="006F3747"/>
    <w:rsid w:val="006F37FE"/>
    <w:rsid w:val="006F4419"/>
    <w:rsid w:val="006F4492"/>
    <w:rsid w:val="006F5081"/>
    <w:rsid w:val="006F5292"/>
    <w:rsid w:val="006F55E2"/>
    <w:rsid w:val="006F5830"/>
    <w:rsid w:val="006F5F65"/>
    <w:rsid w:val="006F5FC5"/>
    <w:rsid w:val="006F5FC8"/>
    <w:rsid w:val="006F690E"/>
    <w:rsid w:val="006F6F8D"/>
    <w:rsid w:val="006F7128"/>
    <w:rsid w:val="006F741E"/>
    <w:rsid w:val="006F7592"/>
    <w:rsid w:val="006F7769"/>
    <w:rsid w:val="006F7DAC"/>
    <w:rsid w:val="00700C60"/>
    <w:rsid w:val="00700D21"/>
    <w:rsid w:val="00701268"/>
    <w:rsid w:val="00701735"/>
    <w:rsid w:val="007020C2"/>
    <w:rsid w:val="007023BB"/>
    <w:rsid w:val="007025FB"/>
    <w:rsid w:val="007035D3"/>
    <w:rsid w:val="0070367A"/>
    <w:rsid w:val="00703A7F"/>
    <w:rsid w:val="00704326"/>
    <w:rsid w:val="0070482C"/>
    <w:rsid w:val="00705142"/>
    <w:rsid w:val="0070585A"/>
    <w:rsid w:val="00705B2A"/>
    <w:rsid w:val="0070604B"/>
    <w:rsid w:val="00706157"/>
    <w:rsid w:val="00706299"/>
    <w:rsid w:val="00706386"/>
    <w:rsid w:val="00706F74"/>
    <w:rsid w:val="00707017"/>
    <w:rsid w:val="007076E9"/>
    <w:rsid w:val="0070773B"/>
    <w:rsid w:val="007077A3"/>
    <w:rsid w:val="00710208"/>
    <w:rsid w:val="00710317"/>
    <w:rsid w:val="0071113A"/>
    <w:rsid w:val="00711B63"/>
    <w:rsid w:val="00711EE0"/>
    <w:rsid w:val="007127E0"/>
    <w:rsid w:val="00712C9D"/>
    <w:rsid w:val="00713939"/>
    <w:rsid w:val="00713F53"/>
    <w:rsid w:val="007145ED"/>
    <w:rsid w:val="00714763"/>
    <w:rsid w:val="007158A1"/>
    <w:rsid w:val="00715CC3"/>
    <w:rsid w:val="00716706"/>
    <w:rsid w:val="00716791"/>
    <w:rsid w:val="00716F45"/>
    <w:rsid w:val="00717C96"/>
    <w:rsid w:val="00717EBA"/>
    <w:rsid w:val="007210DA"/>
    <w:rsid w:val="00721872"/>
    <w:rsid w:val="00721956"/>
    <w:rsid w:val="0072290B"/>
    <w:rsid w:val="00722CE0"/>
    <w:rsid w:val="00722E34"/>
    <w:rsid w:val="00722EAE"/>
    <w:rsid w:val="007233E1"/>
    <w:rsid w:val="0072351F"/>
    <w:rsid w:val="007238DB"/>
    <w:rsid w:val="00723FF4"/>
    <w:rsid w:val="007246B9"/>
    <w:rsid w:val="00724C95"/>
    <w:rsid w:val="00724E04"/>
    <w:rsid w:val="0072509E"/>
    <w:rsid w:val="007253C6"/>
    <w:rsid w:val="007260A1"/>
    <w:rsid w:val="0072709D"/>
    <w:rsid w:val="007270C9"/>
    <w:rsid w:val="0072710C"/>
    <w:rsid w:val="00727327"/>
    <w:rsid w:val="0072777B"/>
    <w:rsid w:val="00727889"/>
    <w:rsid w:val="00727AEA"/>
    <w:rsid w:val="00727B71"/>
    <w:rsid w:val="00730705"/>
    <w:rsid w:val="00730867"/>
    <w:rsid w:val="00731A10"/>
    <w:rsid w:val="00731C22"/>
    <w:rsid w:val="00732137"/>
    <w:rsid w:val="007326D2"/>
    <w:rsid w:val="007327E9"/>
    <w:rsid w:val="007333D0"/>
    <w:rsid w:val="0073352D"/>
    <w:rsid w:val="00733DBE"/>
    <w:rsid w:val="00734977"/>
    <w:rsid w:val="00734E97"/>
    <w:rsid w:val="00734FCD"/>
    <w:rsid w:val="007350DD"/>
    <w:rsid w:val="00736373"/>
    <w:rsid w:val="00736A61"/>
    <w:rsid w:val="00736CF9"/>
    <w:rsid w:val="00737336"/>
    <w:rsid w:val="00737385"/>
    <w:rsid w:val="007378EA"/>
    <w:rsid w:val="00737D2E"/>
    <w:rsid w:val="0074013E"/>
    <w:rsid w:val="007401FF"/>
    <w:rsid w:val="007405EE"/>
    <w:rsid w:val="00740632"/>
    <w:rsid w:val="00740DA4"/>
    <w:rsid w:val="007414B7"/>
    <w:rsid w:val="007418BF"/>
    <w:rsid w:val="00741E7A"/>
    <w:rsid w:val="00742574"/>
    <w:rsid w:val="00742BA3"/>
    <w:rsid w:val="00742D71"/>
    <w:rsid w:val="00742FE5"/>
    <w:rsid w:val="0074308C"/>
    <w:rsid w:val="00743DDF"/>
    <w:rsid w:val="00744443"/>
    <w:rsid w:val="0074462E"/>
    <w:rsid w:val="007448BC"/>
    <w:rsid w:val="0074554D"/>
    <w:rsid w:val="007455C1"/>
    <w:rsid w:val="00745E6A"/>
    <w:rsid w:val="0074650F"/>
    <w:rsid w:val="00746949"/>
    <w:rsid w:val="00746C7F"/>
    <w:rsid w:val="00747375"/>
    <w:rsid w:val="007473C8"/>
    <w:rsid w:val="007474C0"/>
    <w:rsid w:val="0074791D"/>
    <w:rsid w:val="00747B0E"/>
    <w:rsid w:val="00747BB9"/>
    <w:rsid w:val="00747C13"/>
    <w:rsid w:val="00747D01"/>
    <w:rsid w:val="007500ED"/>
    <w:rsid w:val="007501CB"/>
    <w:rsid w:val="00750988"/>
    <w:rsid w:val="00751292"/>
    <w:rsid w:val="00751345"/>
    <w:rsid w:val="00751571"/>
    <w:rsid w:val="00751791"/>
    <w:rsid w:val="00752393"/>
    <w:rsid w:val="0075281F"/>
    <w:rsid w:val="00752FA2"/>
    <w:rsid w:val="00752FE6"/>
    <w:rsid w:val="0075343C"/>
    <w:rsid w:val="007537EE"/>
    <w:rsid w:val="00753B83"/>
    <w:rsid w:val="00754030"/>
    <w:rsid w:val="007541E8"/>
    <w:rsid w:val="00754287"/>
    <w:rsid w:val="0075450D"/>
    <w:rsid w:val="00754ABC"/>
    <w:rsid w:val="00754BE3"/>
    <w:rsid w:val="00754CED"/>
    <w:rsid w:val="00755158"/>
    <w:rsid w:val="007555AC"/>
    <w:rsid w:val="00755675"/>
    <w:rsid w:val="0075597B"/>
    <w:rsid w:val="00755B8C"/>
    <w:rsid w:val="00755C55"/>
    <w:rsid w:val="00755E01"/>
    <w:rsid w:val="00755F49"/>
    <w:rsid w:val="0075610B"/>
    <w:rsid w:val="00756EE3"/>
    <w:rsid w:val="0075756C"/>
    <w:rsid w:val="007579CC"/>
    <w:rsid w:val="00757C4D"/>
    <w:rsid w:val="00757DD0"/>
    <w:rsid w:val="0076082D"/>
    <w:rsid w:val="0076113C"/>
    <w:rsid w:val="0076132D"/>
    <w:rsid w:val="0076147A"/>
    <w:rsid w:val="00761AEB"/>
    <w:rsid w:val="00761BE5"/>
    <w:rsid w:val="0076214E"/>
    <w:rsid w:val="0076399F"/>
    <w:rsid w:val="00764B43"/>
    <w:rsid w:val="00764C26"/>
    <w:rsid w:val="00765D1D"/>
    <w:rsid w:val="00765E6B"/>
    <w:rsid w:val="0076651C"/>
    <w:rsid w:val="00767A9C"/>
    <w:rsid w:val="00767B6A"/>
    <w:rsid w:val="00767C7E"/>
    <w:rsid w:val="00770010"/>
    <w:rsid w:val="007703CF"/>
    <w:rsid w:val="00770A6B"/>
    <w:rsid w:val="00771E42"/>
    <w:rsid w:val="00772105"/>
    <w:rsid w:val="007726A7"/>
    <w:rsid w:val="00772BE9"/>
    <w:rsid w:val="00772E79"/>
    <w:rsid w:val="0077317B"/>
    <w:rsid w:val="00773367"/>
    <w:rsid w:val="00773550"/>
    <w:rsid w:val="00773E5F"/>
    <w:rsid w:val="007743AE"/>
    <w:rsid w:val="0077474C"/>
    <w:rsid w:val="00774899"/>
    <w:rsid w:val="00774937"/>
    <w:rsid w:val="00774A14"/>
    <w:rsid w:val="00774C16"/>
    <w:rsid w:val="00774D88"/>
    <w:rsid w:val="00775316"/>
    <w:rsid w:val="00775571"/>
    <w:rsid w:val="00775705"/>
    <w:rsid w:val="007758E8"/>
    <w:rsid w:val="00775ECC"/>
    <w:rsid w:val="0077717A"/>
    <w:rsid w:val="0077729A"/>
    <w:rsid w:val="00777629"/>
    <w:rsid w:val="00777ACF"/>
    <w:rsid w:val="00777DA1"/>
    <w:rsid w:val="00780399"/>
    <w:rsid w:val="007809E2"/>
    <w:rsid w:val="00780C1A"/>
    <w:rsid w:val="00781B9D"/>
    <w:rsid w:val="00782240"/>
    <w:rsid w:val="007823F1"/>
    <w:rsid w:val="00782C3B"/>
    <w:rsid w:val="00782C3F"/>
    <w:rsid w:val="00782DB8"/>
    <w:rsid w:val="007837AD"/>
    <w:rsid w:val="00783960"/>
    <w:rsid w:val="00783A59"/>
    <w:rsid w:val="00783A74"/>
    <w:rsid w:val="00783AEF"/>
    <w:rsid w:val="00783C1F"/>
    <w:rsid w:val="00783C20"/>
    <w:rsid w:val="00784237"/>
    <w:rsid w:val="0078432A"/>
    <w:rsid w:val="00784449"/>
    <w:rsid w:val="007849C6"/>
    <w:rsid w:val="00784F3D"/>
    <w:rsid w:val="007850A9"/>
    <w:rsid w:val="00785894"/>
    <w:rsid w:val="007858EB"/>
    <w:rsid w:val="00786649"/>
    <w:rsid w:val="00786951"/>
    <w:rsid w:val="00786C9A"/>
    <w:rsid w:val="00786DFF"/>
    <w:rsid w:val="00787030"/>
    <w:rsid w:val="007871AB"/>
    <w:rsid w:val="0078743D"/>
    <w:rsid w:val="00787539"/>
    <w:rsid w:val="007876D6"/>
    <w:rsid w:val="00787847"/>
    <w:rsid w:val="00787861"/>
    <w:rsid w:val="007903F1"/>
    <w:rsid w:val="00790C01"/>
    <w:rsid w:val="00790E30"/>
    <w:rsid w:val="007910D0"/>
    <w:rsid w:val="0079124A"/>
    <w:rsid w:val="007915E5"/>
    <w:rsid w:val="00791656"/>
    <w:rsid w:val="007918A8"/>
    <w:rsid w:val="00791CF1"/>
    <w:rsid w:val="007921F3"/>
    <w:rsid w:val="0079220A"/>
    <w:rsid w:val="00792982"/>
    <w:rsid w:val="00792BA3"/>
    <w:rsid w:val="00792C0C"/>
    <w:rsid w:val="00793BED"/>
    <w:rsid w:val="00793C11"/>
    <w:rsid w:val="00793E37"/>
    <w:rsid w:val="00795343"/>
    <w:rsid w:val="007955AE"/>
    <w:rsid w:val="00795850"/>
    <w:rsid w:val="00796504"/>
    <w:rsid w:val="00796988"/>
    <w:rsid w:val="00796EED"/>
    <w:rsid w:val="00796EF3"/>
    <w:rsid w:val="007971B4"/>
    <w:rsid w:val="00797962"/>
    <w:rsid w:val="007A0010"/>
    <w:rsid w:val="007A07B3"/>
    <w:rsid w:val="007A0DA6"/>
    <w:rsid w:val="007A1008"/>
    <w:rsid w:val="007A16F1"/>
    <w:rsid w:val="007A16F2"/>
    <w:rsid w:val="007A1788"/>
    <w:rsid w:val="007A1C63"/>
    <w:rsid w:val="007A20D7"/>
    <w:rsid w:val="007A2157"/>
    <w:rsid w:val="007A25B1"/>
    <w:rsid w:val="007A2DED"/>
    <w:rsid w:val="007A4465"/>
    <w:rsid w:val="007A4F7D"/>
    <w:rsid w:val="007A5466"/>
    <w:rsid w:val="007A547C"/>
    <w:rsid w:val="007A58C0"/>
    <w:rsid w:val="007A5C80"/>
    <w:rsid w:val="007A68C3"/>
    <w:rsid w:val="007A6FB6"/>
    <w:rsid w:val="007A7072"/>
    <w:rsid w:val="007A7388"/>
    <w:rsid w:val="007A7404"/>
    <w:rsid w:val="007A77DF"/>
    <w:rsid w:val="007A7ECA"/>
    <w:rsid w:val="007B07CC"/>
    <w:rsid w:val="007B0901"/>
    <w:rsid w:val="007B1160"/>
    <w:rsid w:val="007B159B"/>
    <w:rsid w:val="007B1614"/>
    <w:rsid w:val="007B20F6"/>
    <w:rsid w:val="007B21C1"/>
    <w:rsid w:val="007B21E9"/>
    <w:rsid w:val="007B29E5"/>
    <w:rsid w:val="007B2C2A"/>
    <w:rsid w:val="007B2EB5"/>
    <w:rsid w:val="007B2EF1"/>
    <w:rsid w:val="007B30EF"/>
    <w:rsid w:val="007B3681"/>
    <w:rsid w:val="007B3968"/>
    <w:rsid w:val="007B3B5E"/>
    <w:rsid w:val="007B4218"/>
    <w:rsid w:val="007B4BC6"/>
    <w:rsid w:val="007B4C59"/>
    <w:rsid w:val="007B4EB3"/>
    <w:rsid w:val="007B52DA"/>
    <w:rsid w:val="007B58A0"/>
    <w:rsid w:val="007B5AAC"/>
    <w:rsid w:val="007B5F69"/>
    <w:rsid w:val="007B650D"/>
    <w:rsid w:val="007B67CC"/>
    <w:rsid w:val="007B67DE"/>
    <w:rsid w:val="007B6BF2"/>
    <w:rsid w:val="007B6D78"/>
    <w:rsid w:val="007B7290"/>
    <w:rsid w:val="007B7700"/>
    <w:rsid w:val="007B79B3"/>
    <w:rsid w:val="007C02C2"/>
    <w:rsid w:val="007C02D3"/>
    <w:rsid w:val="007C0637"/>
    <w:rsid w:val="007C0833"/>
    <w:rsid w:val="007C0B13"/>
    <w:rsid w:val="007C10C5"/>
    <w:rsid w:val="007C152C"/>
    <w:rsid w:val="007C18E4"/>
    <w:rsid w:val="007C2516"/>
    <w:rsid w:val="007C299B"/>
    <w:rsid w:val="007C303B"/>
    <w:rsid w:val="007C36F2"/>
    <w:rsid w:val="007C3D70"/>
    <w:rsid w:val="007C402A"/>
    <w:rsid w:val="007C4A71"/>
    <w:rsid w:val="007C5B08"/>
    <w:rsid w:val="007C5E25"/>
    <w:rsid w:val="007C619B"/>
    <w:rsid w:val="007C6679"/>
    <w:rsid w:val="007C6891"/>
    <w:rsid w:val="007C6CA6"/>
    <w:rsid w:val="007C7B32"/>
    <w:rsid w:val="007C7E14"/>
    <w:rsid w:val="007D08AE"/>
    <w:rsid w:val="007D08E0"/>
    <w:rsid w:val="007D0984"/>
    <w:rsid w:val="007D1D4D"/>
    <w:rsid w:val="007D3E64"/>
    <w:rsid w:val="007D400A"/>
    <w:rsid w:val="007D4309"/>
    <w:rsid w:val="007D4688"/>
    <w:rsid w:val="007D5094"/>
    <w:rsid w:val="007D525A"/>
    <w:rsid w:val="007D5B7E"/>
    <w:rsid w:val="007D5C96"/>
    <w:rsid w:val="007D5EFA"/>
    <w:rsid w:val="007D62F7"/>
    <w:rsid w:val="007D6957"/>
    <w:rsid w:val="007D6A46"/>
    <w:rsid w:val="007E0390"/>
    <w:rsid w:val="007E11A6"/>
    <w:rsid w:val="007E12D0"/>
    <w:rsid w:val="007E2543"/>
    <w:rsid w:val="007E289E"/>
    <w:rsid w:val="007E2A4B"/>
    <w:rsid w:val="007E2A6E"/>
    <w:rsid w:val="007E2A99"/>
    <w:rsid w:val="007E302B"/>
    <w:rsid w:val="007E3B51"/>
    <w:rsid w:val="007E4AA1"/>
    <w:rsid w:val="007E5AA9"/>
    <w:rsid w:val="007E612C"/>
    <w:rsid w:val="007E6EB9"/>
    <w:rsid w:val="007E7676"/>
    <w:rsid w:val="007E78F1"/>
    <w:rsid w:val="007E7DC0"/>
    <w:rsid w:val="007F12D3"/>
    <w:rsid w:val="007F1A8F"/>
    <w:rsid w:val="007F1C5F"/>
    <w:rsid w:val="007F3041"/>
    <w:rsid w:val="007F32D5"/>
    <w:rsid w:val="007F36DB"/>
    <w:rsid w:val="007F3DEE"/>
    <w:rsid w:val="007F417D"/>
    <w:rsid w:val="007F521F"/>
    <w:rsid w:val="007F52D4"/>
    <w:rsid w:val="007F6096"/>
    <w:rsid w:val="007F6396"/>
    <w:rsid w:val="007F68A2"/>
    <w:rsid w:val="007F6C1B"/>
    <w:rsid w:val="007F7342"/>
    <w:rsid w:val="0080060F"/>
    <w:rsid w:val="00800A27"/>
    <w:rsid w:val="00801396"/>
    <w:rsid w:val="00801683"/>
    <w:rsid w:val="00801F94"/>
    <w:rsid w:val="00801FC7"/>
    <w:rsid w:val="00803032"/>
    <w:rsid w:val="00803240"/>
    <w:rsid w:val="00803456"/>
    <w:rsid w:val="00803721"/>
    <w:rsid w:val="0080389D"/>
    <w:rsid w:val="00803A63"/>
    <w:rsid w:val="00803AF2"/>
    <w:rsid w:val="0080526A"/>
    <w:rsid w:val="00805C36"/>
    <w:rsid w:val="00805EA7"/>
    <w:rsid w:val="008064C8"/>
    <w:rsid w:val="0080686C"/>
    <w:rsid w:val="0080690D"/>
    <w:rsid w:val="00806BC6"/>
    <w:rsid w:val="00806DB0"/>
    <w:rsid w:val="008075EB"/>
    <w:rsid w:val="00807AB4"/>
    <w:rsid w:val="0081020D"/>
    <w:rsid w:val="0081096A"/>
    <w:rsid w:val="00810980"/>
    <w:rsid w:val="00810EEE"/>
    <w:rsid w:val="00811273"/>
    <w:rsid w:val="008124FD"/>
    <w:rsid w:val="00812B29"/>
    <w:rsid w:val="00812CEB"/>
    <w:rsid w:val="00812E1C"/>
    <w:rsid w:val="0081313F"/>
    <w:rsid w:val="00813427"/>
    <w:rsid w:val="00813485"/>
    <w:rsid w:val="00813B70"/>
    <w:rsid w:val="00813DC7"/>
    <w:rsid w:val="008140BB"/>
    <w:rsid w:val="00814A02"/>
    <w:rsid w:val="00815148"/>
    <w:rsid w:val="0081568F"/>
    <w:rsid w:val="008166B4"/>
    <w:rsid w:val="00816A19"/>
    <w:rsid w:val="00816BA8"/>
    <w:rsid w:val="00816FF6"/>
    <w:rsid w:val="00820BF7"/>
    <w:rsid w:val="00820E3D"/>
    <w:rsid w:val="00821279"/>
    <w:rsid w:val="00821434"/>
    <w:rsid w:val="00822684"/>
    <w:rsid w:val="00822C7F"/>
    <w:rsid w:val="00822CF4"/>
    <w:rsid w:val="0082303F"/>
    <w:rsid w:val="0082456E"/>
    <w:rsid w:val="0082475D"/>
    <w:rsid w:val="00824CD1"/>
    <w:rsid w:val="008250B9"/>
    <w:rsid w:val="00825254"/>
    <w:rsid w:val="008258D6"/>
    <w:rsid w:val="00825A92"/>
    <w:rsid w:val="008262EB"/>
    <w:rsid w:val="00826A92"/>
    <w:rsid w:val="00826AFA"/>
    <w:rsid w:val="00826EAE"/>
    <w:rsid w:val="008270E9"/>
    <w:rsid w:val="0082795D"/>
    <w:rsid w:val="008305EF"/>
    <w:rsid w:val="00830708"/>
    <w:rsid w:val="00830A92"/>
    <w:rsid w:val="0083150D"/>
    <w:rsid w:val="00831546"/>
    <w:rsid w:val="00831E66"/>
    <w:rsid w:val="00832054"/>
    <w:rsid w:val="00832F94"/>
    <w:rsid w:val="00832FBE"/>
    <w:rsid w:val="008331AC"/>
    <w:rsid w:val="008332E0"/>
    <w:rsid w:val="008333FD"/>
    <w:rsid w:val="00833432"/>
    <w:rsid w:val="00833CCD"/>
    <w:rsid w:val="00833F0E"/>
    <w:rsid w:val="00834E6C"/>
    <w:rsid w:val="008352CE"/>
    <w:rsid w:val="008358DB"/>
    <w:rsid w:val="008360A1"/>
    <w:rsid w:val="0083689D"/>
    <w:rsid w:val="00836C11"/>
    <w:rsid w:val="00837621"/>
    <w:rsid w:val="0083765D"/>
    <w:rsid w:val="008403F4"/>
    <w:rsid w:val="00842648"/>
    <w:rsid w:val="00842C00"/>
    <w:rsid w:val="00842D52"/>
    <w:rsid w:val="00843C3D"/>
    <w:rsid w:val="008440C7"/>
    <w:rsid w:val="0084451B"/>
    <w:rsid w:val="0084464D"/>
    <w:rsid w:val="00844D37"/>
    <w:rsid w:val="00844F76"/>
    <w:rsid w:val="00845430"/>
    <w:rsid w:val="00845739"/>
    <w:rsid w:val="00845BCF"/>
    <w:rsid w:val="00845F3E"/>
    <w:rsid w:val="00845FC9"/>
    <w:rsid w:val="008462F0"/>
    <w:rsid w:val="00846A8E"/>
    <w:rsid w:val="00846D93"/>
    <w:rsid w:val="00846F63"/>
    <w:rsid w:val="00847291"/>
    <w:rsid w:val="008479A9"/>
    <w:rsid w:val="0085016E"/>
    <w:rsid w:val="00850751"/>
    <w:rsid w:val="00850E17"/>
    <w:rsid w:val="00851913"/>
    <w:rsid w:val="00851987"/>
    <w:rsid w:val="00851EC4"/>
    <w:rsid w:val="008521A2"/>
    <w:rsid w:val="00852538"/>
    <w:rsid w:val="008528AD"/>
    <w:rsid w:val="00852E21"/>
    <w:rsid w:val="008531FE"/>
    <w:rsid w:val="00853244"/>
    <w:rsid w:val="00853DC5"/>
    <w:rsid w:val="0085454B"/>
    <w:rsid w:val="00854ACE"/>
    <w:rsid w:val="00855867"/>
    <w:rsid w:val="00855949"/>
    <w:rsid w:val="008559B9"/>
    <w:rsid w:val="00855FE3"/>
    <w:rsid w:val="00856165"/>
    <w:rsid w:val="00856427"/>
    <w:rsid w:val="00856611"/>
    <w:rsid w:val="008568E9"/>
    <w:rsid w:val="008569D9"/>
    <w:rsid w:val="00856B36"/>
    <w:rsid w:val="008570B7"/>
    <w:rsid w:val="008577B2"/>
    <w:rsid w:val="00857819"/>
    <w:rsid w:val="00857ED5"/>
    <w:rsid w:val="00857FD6"/>
    <w:rsid w:val="0086051D"/>
    <w:rsid w:val="008606A3"/>
    <w:rsid w:val="008607B9"/>
    <w:rsid w:val="00860A98"/>
    <w:rsid w:val="00860F45"/>
    <w:rsid w:val="0086118C"/>
    <w:rsid w:val="00861263"/>
    <w:rsid w:val="0086158D"/>
    <w:rsid w:val="008615A5"/>
    <w:rsid w:val="00861AA4"/>
    <w:rsid w:val="00861C16"/>
    <w:rsid w:val="00861FA2"/>
    <w:rsid w:val="00862016"/>
    <w:rsid w:val="008620DB"/>
    <w:rsid w:val="008623B3"/>
    <w:rsid w:val="00862911"/>
    <w:rsid w:val="00862DDE"/>
    <w:rsid w:val="008632C3"/>
    <w:rsid w:val="0086351D"/>
    <w:rsid w:val="0086353D"/>
    <w:rsid w:val="00863A8B"/>
    <w:rsid w:val="0086460A"/>
    <w:rsid w:val="0086485A"/>
    <w:rsid w:val="0086485D"/>
    <w:rsid w:val="00864BFB"/>
    <w:rsid w:val="00864CF7"/>
    <w:rsid w:val="0086509F"/>
    <w:rsid w:val="0086539F"/>
    <w:rsid w:val="00865848"/>
    <w:rsid w:val="00865EA2"/>
    <w:rsid w:val="00866677"/>
    <w:rsid w:val="00866A6A"/>
    <w:rsid w:val="00866B0B"/>
    <w:rsid w:val="00867C38"/>
    <w:rsid w:val="00867C7A"/>
    <w:rsid w:val="00867EBA"/>
    <w:rsid w:val="00870182"/>
    <w:rsid w:val="00870276"/>
    <w:rsid w:val="008705D6"/>
    <w:rsid w:val="008706E8"/>
    <w:rsid w:val="0087102D"/>
    <w:rsid w:val="00871610"/>
    <w:rsid w:val="00871977"/>
    <w:rsid w:val="0087197F"/>
    <w:rsid w:val="008721C8"/>
    <w:rsid w:val="00873987"/>
    <w:rsid w:val="00873C17"/>
    <w:rsid w:val="00873E2B"/>
    <w:rsid w:val="00874997"/>
    <w:rsid w:val="008755FB"/>
    <w:rsid w:val="008756C8"/>
    <w:rsid w:val="00875E07"/>
    <w:rsid w:val="00876907"/>
    <w:rsid w:val="00876BB7"/>
    <w:rsid w:val="0087709A"/>
    <w:rsid w:val="00877677"/>
    <w:rsid w:val="00877E1F"/>
    <w:rsid w:val="00877F06"/>
    <w:rsid w:val="00880C45"/>
    <w:rsid w:val="00880DA1"/>
    <w:rsid w:val="00880F17"/>
    <w:rsid w:val="00882A1A"/>
    <w:rsid w:val="008831FC"/>
    <w:rsid w:val="00883657"/>
    <w:rsid w:val="008838A8"/>
    <w:rsid w:val="008843A0"/>
    <w:rsid w:val="00884A02"/>
    <w:rsid w:val="00884AE2"/>
    <w:rsid w:val="00884C24"/>
    <w:rsid w:val="00885328"/>
    <w:rsid w:val="00885817"/>
    <w:rsid w:val="00885FB5"/>
    <w:rsid w:val="00886186"/>
    <w:rsid w:val="00886B50"/>
    <w:rsid w:val="008901A4"/>
    <w:rsid w:val="008908DA"/>
    <w:rsid w:val="00891677"/>
    <w:rsid w:val="00891EAC"/>
    <w:rsid w:val="00892165"/>
    <w:rsid w:val="008922BB"/>
    <w:rsid w:val="0089309E"/>
    <w:rsid w:val="00893426"/>
    <w:rsid w:val="008939BC"/>
    <w:rsid w:val="00893B40"/>
    <w:rsid w:val="00893DF9"/>
    <w:rsid w:val="00893DFC"/>
    <w:rsid w:val="00893EA4"/>
    <w:rsid w:val="00894352"/>
    <w:rsid w:val="008944E9"/>
    <w:rsid w:val="00894EB6"/>
    <w:rsid w:val="00895D62"/>
    <w:rsid w:val="00895DD4"/>
    <w:rsid w:val="00895EC6"/>
    <w:rsid w:val="00897080"/>
    <w:rsid w:val="0089714D"/>
    <w:rsid w:val="0089788E"/>
    <w:rsid w:val="008A03C1"/>
    <w:rsid w:val="008A0CA3"/>
    <w:rsid w:val="008A0D38"/>
    <w:rsid w:val="008A10AD"/>
    <w:rsid w:val="008A1194"/>
    <w:rsid w:val="008A1AC6"/>
    <w:rsid w:val="008A1C34"/>
    <w:rsid w:val="008A22EB"/>
    <w:rsid w:val="008A23A6"/>
    <w:rsid w:val="008A2517"/>
    <w:rsid w:val="008A28D6"/>
    <w:rsid w:val="008A296C"/>
    <w:rsid w:val="008A3156"/>
    <w:rsid w:val="008A32F5"/>
    <w:rsid w:val="008A3556"/>
    <w:rsid w:val="008A3A0F"/>
    <w:rsid w:val="008A3EE3"/>
    <w:rsid w:val="008A4225"/>
    <w:rsid w:val="008A43D1"/>
    <w:rsid w:val="008A43ED"/>
    <w:rsid w:val="008A512F"/>
    <w:rsid w:val="008A5370"/>
    <w:rsid w:val="008A5546"/>
    <w:rsid w:val="008A5B48"/>
    <w:rsid w:val="008A5F8E"/>
    <w:rsid w:val="008A60B3"/>
    <w:rsid w:val="008A6421"/>
    <w:rsid w:val="008A67B6"/>
    <w:rsid w:val="008A68E3"/>
    <w:rsid w:val="008A6EAB"/>
    <w:rsid w:val="008A702C"/>
    <w:rsid w:val="008A7B2A"/>
    <w:rsid w:val="008A7C20"/>
    <w:rsid w:val="008A7C2E"/>
    <w:rsid w:val="008A7CC6"/>
    <w:rsid w:val="008B08C8"/>
    <w:rsid w:val="008B0AC9"/>
    <w:rsid w:val="008B0E53"/>
    <w:rsid w:val="008B1057"/>
    <w:rsid w:val="008B1E1D"/>
    <w:rsid w:val="008B206C"/>
    <w:rsid w:val="008B2C49"/>
    <w:rsid w:val="008B3377"/>
    <w:rsid w:val="008B3497"/>
    <w:rsid w:val="008B35E1"/>
    <w:rsid w:val="008B380C"/>
    <w:rsid w:val="008B382D"/>
    <w:rsid w:val="008B3DB1"/>
    <w:rsid w:val="008B481D"/>
    <w:rsid w:val="008B4FCB"/>
    <w:rsid w:val="008B508B"/>
    <w:rsid w:val="008B54CD"/>
    <w:rsid w:val="008B57BA"/>
    <w:rsid w:val="008B5FE6"/>
    <w:rsid w:val="008B6561"/>
    <w:rsid w:val="008B689A"/>
    <w:rsid w:val="008B6C59"/>
    <w:rsid w:val="008B6D14"/>
    <w:rsid w:val="008B7FE3"/>
    <w:rsid w:val="008C1964"/>
    <w:rsid w:val="008C25DB"/>
    <w:rsid w:val="008C35D6"/>
    <w:rsid w:val="008C3E06"/>
    <w:rsid w:val="008C476F"/>
    <w:rsid w:val="008C48A9"/>
    <w:rsid w:val="008C48CC"/>
    <w:rsid w:val="008C492C"/>
    <w:rsid w:val="008C5210"/>
    <w:rsid w:val="008C5689"/>
    <w:rsid w:val="008C5A4B"/>
    <w:rsid w:val="008C5D68"/>
    <w:rsid w:val="008C5DFF"/>
    <w:rsid w:val="008C6681"/>
    <w:rsid w:val="008C66DF"/>
    <w:rsid w:val="008C6E00"/>
    <w:rsid w:val="008C6E90"/>
    <w:rsid w:val="008C76FD"/>
    <w:rsid w:val="008C788F"/>
    <w:rsid w:val="008C7990"/>
    <w:rsid w:val="008C79E3"/>
    <w:rsid w:val="008D0579"/>
    <w:rsid w:val="008D082D"/>
    <w:rsid w:val="008D09C2"/>
    <w:rsid w:val="008D1539"/>
    <w:rsid w:val="008D1563"/>
    <w:rsid w:val="008D1A22"/>
    <w:rsid w:val="008D2645"/>
    <w:rsid w:val="008D308A"/>
    <w:rsid w:val="008D3A5C"/>
    <w:rsid w:val="008D3C18"/>
    <w:rsid w:val="008D454C"/>
    <w:rsid w:val="008D4562"/>
    <w:rsid w:val="008D4E09"/>
    <w:rsid w:val="008D5720"/>
    <w:rsid w:val="008D57EE"/>
    <w:rsid w:val="008D5870"/>
    <w:rsid w:val="008D5B83"/>
    <w:rsid w:val="008D5D91"/>
    <w:rsid w:val="008D5DE7"/>
    <w:rsid w:val="008D611C"/>
    <w:rsid w:val="008D65BC"/>
    <w:rsid w:val="008D6659"/>
    <w:rsid w:val="008D6F9E"/>
    <w:rsid w:val="008D6FD6"/>
    <w:rsid w:val="008E01CC"/>
    <w:rsid w:val="008E09C3"/>
    <w:rsid w:val="008E0CCC"/>
    <w:rsid w:val="008E0D28"/>
    <w:rsid w:val="008E120B"/>
    <w:rsid w:val="008E155D"/>
    <w:rsid w:val="008E1D01"/>
    <w:rsid w:val="008E202C"/>
    <w:rsid w:val="008E283F"/>
    <w:rsid w:val="008E2D08"/>
    <w:rsid w:val="008E3356"/>
    <w:rsid w:val="008E3665"/>
    <w:rsid w:val="008E3909"/>
    <w:rsid w:val="008E4044"/>
    <w:rsid w:val="008E42EC"/>
    <w:rsid w:val="008E484F"/>
    <w:rsid w:val="008E48B7"/>
    <w:rsid w:val="008E4AD6"/>
    <w:rsid w:val="008E4DFB"/>
    <w:rsid w:val="008E4FAA"/>
    <w:rsid w:val="008E51E5"/>
    <w:rsid w:val="008E51F7"/>
    <w:rsid w:val="008E5A4E"/>
    <w:rsid w:val="008E5B2D"/>
    <w:rsid w:val="008E5DE7"/>
    <w:rsid w:val="008E6065"/>
    <w:rsid w:val="008E66BB"/>
    <w:rsid w:val="008E6754"/>
    <w:rsid w:val="008E675A"/>
    <w:rsid w:val="008E69E7"/>
    <w:rsid w:val="008E6AD1"/>
    <w:rsid w:val="008E6CAA"/>
    <w:rsid w:val="008E7397"/>
    <w:rsid w:val="008E75AA"/>
    <w:rsid w:val="008E7B03"/>
    <w:rsid w:val="008F026A"/>
    <w:rsid w:val="008F1226"/>
    <w:rsid w:val="008F12DF"/>
    <w:rsid w:val="008F175E"/>
    <w:rsid w:val="008F18B2"/>
    <w:rsid w:val="008F269E"/>
    <w:rsid w:val="008F2D03"/>
    <w:rsid w:val="008F31E5"/>
    <w:rsid w:val="008F3246"/>
    <w:rsid w:val="008F3EAD"/>
    <w:rsid w:val="008F4359"/>
    <w:rsid w:val="008F5720"/>
    <w:rsid w:val="008F579D"/>
    <w:rsid w:val="008F5ADF"/>
    <w:rsid w:val="008F5F28"/>
    <w:rsid w:val="008F6B7B"/>
    <w:rsid w:val="008F70DC"/>
    <w:rsid w:val="008F74E7"/>
    <w:rsid w:val="008F788E"/>
    <w:rsid w:val="008F7BC8"/>
    <w:rsid w:val="0090002D"/>
    <w:rsid w:val="009000FF"/>
    <w:rsid w:val="00900729"/>
    <w:rsid w:val="00900FFE"/>
    <w:rsid w:val="0090106B"/>
    <w:rsid w:val="009012CC"/>
    <w:rsid w:val="00901660"/>
    <w:rsid w:val="00901F31"/>
    <w:rsid w:val="0090316F"/>
    <w:rsid w:val="0090342A"/>
    <w:rsid w:val="0090356D"/>
    <w:rsid w:val="00904101"/>
    <w:rsid w:val="0090475F"/>
    <w:rsid w:val="00905005"/>
    <w:rsid w:val="0090544F"/>
    <w:rsid w:val="009057F4"/>
    <w:rsid w:val="00905808"/>
    <w:rsid w:val="009061A7"/>
    <w:rsid w:val="009063C9"/>
    <w:rsid w:val="009064D3"/>
    <w:rsid w:val="0090659F"/>
    <w:rsid w:val="0090700D"/>
    <w:rsid w:val="009072FE"/>
    <w:rsid w:val="00907430"/>
    <w:rsid w:val="00907C14"/>
    <w:rsid w:val="00907D8E"/>
    <w:rsid w:val="00907F0C"/>
    <w:rsid w:val="00907FF4"/>
    <w:rsid w:val="00910175"/>
    <w:rsid w:val="00910789"/>
    <w:rsid w:val="00910877"/>
    <w:rsid w:val="0091098B"/>
    <w:rsid w:val="00910A32"/>
    <w:rsid w:val="00911301"/>
    <w:rsid w:val="00911492"/>
    <w:rsid w:val="009117CF"/>
    <w:rsid w:val="00911ADF"/>
    <w:rsid w:val="00912990"/>
    <w:rsid w:val="00912AC5"/>
    <w:rsid w:val="00912CB2"/>
    <w:rsid w:val="00912CE4"/>
    <w:rsid w:val="00912F13"/>
    <w:rsid w:val="00914149"/>
    <w:rsid w:val="00914359"/>
    <w:rsid w:val="009147E9"/>
    <w:rsid w:val="00914BA2"/>
    <w:rsid w:val="0091527B"/>
    <w:rsid w:val="00915BD0"/>
    <w:rsid w:val="00915FC8"/>
    <w:rsid w:val="00916B8C"/>
    <w:rsid w:val="00916CB9"/>
    <w:rsid w:val="00920429"/>
    <w:rsid w:val="00920682"/>
    <w:rsid w:val="009208BC"/>
    <w:rsid w:val="00920CBC"/>
    <w:rsid w:val="00921194"/>
    <w:rsid w:val="00921494"/>
    <w:rsid w:val="00921746"/>
    <w:rsid w:val="00921BC4"/>
    <w:rsid w:val="00922402"/>
    <w:rsid w:val="0092248B"/>
    <w:rsid w:val="009229CD"/>
    <w:rsid w:val="00922D41"/>
    <w:rsid w:val="00922FA0"/>
    <w:rsid w:val="00923316"/>
    <w:rsid w:val="009239DF"/>
    <w:rsid w:val="00923EB8"/>
    <w:rsid w:val="0092438D"/>
    <w:rsid w:val="00924954"/>
    <w:rsid w:val="009252CC"/>
    <w:rsid w:val="0092532E"/>
    <w:rsid w:val="00925347"/>
    <w:rsid w:val="00925975"/>
    <w:rsid w:val="00925ABD"/>
    <w:rsid w:val="009268E5"/>
    <w:rsid w:val="00926A32"/>
    <w:rsid w:val="00926AAB"/>
    <w:rsid w:val="00926AEA"/>
    <w:rsid w:val="00926E25"/>
    <w:rsid w:val="00926E91"/>
    <w:rsid w:val="009271DF"/>
    <w:rsid w:val="009272BB"/>
    <w:rsid w:val="009273C9"/>
    <w:rsid w:val="00927669"/>
    <w:rsid w:val="009278F4"/>
    <w:rsid w:val="00927DEC"/>
    <w:rsid w:val="00927F0B"/>
    <w:rsid w:val="00930184"/>
    <w:rsid w:val="00930D51"/>
    <w:rsid w:val="00930FA1"/>
    <w:rsid w:val="009311BA"/>
    <w:rsid w:val="0093153C"/>
    <w:rsid w:val="00931F92"/>
    <w:rsid w:val="00932320"/>
    <w:rsid w:val="009323DB"/>
    <w:rsid w:val="009324CD"/>
    <w:rsid w:val="009325A0"/>
    <w:rsid w:val="00932B9F"/>
    <w:rsid w:val="00932C5B"/>
    <w:rsid w:val="0093324C"/>
    <w:rsid w:val="00933264"/>
    <w:rsid w:val="009337EA"/>
    <w:rsid w:val="0093443D"/>
    <w:rsid w:val="0093448C"/>
    <w:rsid w:val="00934CA2"/>
    <w:rsid w:val="00934E87"/>
    <w:rsid w:val="0093587C"/>
    <w:rsid w:val="00935DB8"/>
    <w:rsid w:val="00936250"/>
    <w:rsid w:val="00936CD9"/>
    <w:rsid w:val="00936E08"/>
    <w:rsid w:val="00937287"/>
    <w:rsid w:val="00937C5D"/>
    <w:rsid w:val="009401D7"/>
    <w:rsid w:val="00940629"/>
    <w:rsid w:val="009406C0"/>
    <w:rsid w:val="009409A3"/>
    <w:rsid w:val="00940C2A"/>
    <w:rsid w:val="00940D73"/>
    <w:rsid w:val="0094134C"/>
    <w:rsid w:val="00941508"/>
    <w:rsid w:val="009420D6"/>
    <w:rsid w:val="009428E8"/>
    <w:rsid w:val="00943275"/>
    <w:rsid w:val="00943654"/>
    <w:rsid w:val="00943659"/>
    <w:rsid w:val="0094371A"/>
    <w:rsid w:val="00943B3C"/>
    <w:rsid w:val="00943CC9"/>
    <w:rsid w:val="00943ED4"/>
    <w:rsid w:val="009447B2"/>
    <w:rsid w:val="00944857"/>
    <w:rsid w:val="00944FE2"/>
    <w:rsid w:val="0094559B"/>
    <w:rsid w:val="009473AD"/>
    <w:rsid w:val="00947809"/>
    <w:rsid w:val="00947D68"/>
    <w:rsid w:val="00950A9A"/>
    <w:rsid w:val="0095113D"/>
    <w:rsid w:val="00951351"/>
    <w:rsid w:val="00951537"/>
    <w:rsid w:val="009515FA"/>
    <w:rsid w:val="00951F8F"/>
    <w:rsid w:val="009523C2"/>
    <w:rsid w:val="009528B8"/>
    <w:rsid w:val="009529B7"/>
    <w:rsid w:val="00952A79"/>
    <w:rsid w:val="00952CBB"/>
    <w:rsid w:val="0095301C"/>
    <w:rsid w:val="009535BC"/>
    <w:rsid w:val="00953989"/>
    <w:rsid w:val="00954306"/>
    <w:rsid w:val="00954861"/>
    <w:rsid w:val="00954BD1"/>
    <w:rsid w:val="0095501A"/>
    <w:rsid w:val="009554CD"/>
    <w:rsid w:val="00955A99"/>
    <w:rsid w:val="00955C8F"/>
    <w:rsid w:val="00955CAE"/>
    <w:rsid w:val="00955DAD"/>
    <w:rsid w:val="00955FCE"/>
    <w:rsid w:val="009564BF"/>
    <w:rsid w:val="00956FFA"/>
    <w:rsid w:val="00957689"/>
    <w:rsid w:val="00957D1B"/>
    <w:rsid w:val="00957EB3"/>
    <w:rsid w:val="00960054"/>
    <w:rsid w:val="009605D3"/>
    <w:rsid w:val="009615EB"/>
    <w:rsid w:val="009617F6"/>
    <w:rsid w:val="0096181D"/>
    <w:rsid w:val="00961A49"/>
    <w:rsid w:val="00961E85"/>
    <w:rsid w:val="009625FA"/>
    <w:rsid w:val="0096280A"/>
    <w:rsid w:val="00962B2E"/>
    <w:rsid w:val="00963018"/>
    <w:rsid w:val="00963904"/>
    <w:rsid w:val="00963D66"/>
    <w:rsid w:val="0096400C"/>
    <w:rsid w:val="00964023"/>
    <w:rsid w:val="00964521"/>
    <w:rsid w:val="00964838"/>
    <w:rsid w:val="00964932"/>
    <w:rsid w:val="00965167"/>
    <w:rsid w:val="009651AE"/>
    <w:rsid w:val="00965378"/>
    <w:rsid w:val="009654B2"/>
    <w:rsid w:val="00965539"/>
    <w:rsid w:val="00965ED9"/>
    <w:rsid w:val="00966AAD"/>
    <w:rsid w:val="00966CE8"/>
    <w:rsid w:val="009672F2"/>
    <w:rsid w:val="0096762E"/>
    <w:rsid w:val="0096786D"/>
    <w:rsid w:val="00970090"/>
    <w:rsid w:val="009700C8"/>
    <w:rsid w:val="0097148F"/>
    <w:rsid w:val="00971848"/>
    <w:rsid w:val="00971D48"/>
    <w:rsid w:val="00971E71"/>
    <w:rsid w:val="00972A29"/>
    <w:rsid w:val="00972DD1"/>
    <w:rsid w:val="00973E9A"/>
    <w:rsid w:val="009740F8"/>
    <w:rsid w:val="009745C4"/>
    <w:rsid w:val="0097478E"/>
    <w:rsid w:val="009747BA"/>
    <w:rsid w:val="00974886"/>
    <w:rsid w:val="009756C1"/>
    <w:rsid w:val="00975A1E"/>
    <w:rsid w:val="00975A57"/>
    <w:rsid w:val="00975AD4"/>
    <w:rsid w:val="00975F56"/>
    <w:rsid w:val="009762A3"/>
    <w:rsid w:val="00976357"/>
    <w:rsid w:val="0097756A"/>
    <w:rsid w:val="00977EBC"/>
    <w:rsid w:val="00982898"/>
    <w:rsid w:val="0098305C"/>
    <w:rsid w:val="00983731"/>
    <w:rsid w:val="00984156"/>
    <w:rsid w:val="009854CA"/>
    <w:rsid w:val="009856F2"/>
    <w:rsid w:val="009858E7"/>
    <w:rsid w:val="00985B54"/>
    <w:rsid w:val="0098691E"/>
    <w:rsid w:val="009869FF"/>
    <w:rsid w:val="00986D66"/>
    <w:rsid w:val="00987623"/>
    <w:rsid w:val="00987749"/>
    <w:rsid w:val="00987F5A"/>
    <w:rsid w:val="009906E2"/>
    <w:rsid w:val="00990AD3"/>
    <w:rsid w:val="00991064"/>
    <w:rsid w:val="00991A59"/>
    <w:rsid w:val="00991B72"/>
    <w:rsid w:val="00991F37"/>
    <w:rsid w:val="00992F69"/>
    <w:rsid w:val="0099382A"/>
    <w:rsid w:val="00993BA2"/>
    <w:rsid w:val="00993CC3"/>
    <w:rsid w:val="009947C3"/>
    <w:rsid w:val="00994C67"/>
    <w:rsid w:val="0099525C"/>
    <w:rsid w:val="009956BE"/>
    <w:rsid w:val="009956DF"/>
    <w:rsid w:val="00995B2A"/>
    <w:rsid w:val="00995CED"/>
    <w:rsid w:val="00996009"/>
    <w:rsid w:val="00996302"/>
    <w:rsid w:val="00996AD2"/>
    <w:rsid w:val="00996D73"/>
    <w:rsid w:val="00996EDE"/>
    <w:rsid w:val="00997525"/>
    <w:rsid w:val="009A096D"/>
    <w:rsid w:val="009A1339"/>
    <w:rsid w:val="009A1727"/>
    <w:rsid w:val="009A1EC4"/>
    <w:rsid w:val="009A202E"/>
    <w:rsid w:val="009A2273"/>
    <w:rsid w:val="009A269E"/>
    <w:rsid w:val="009A289C"/>
    <w:rsid w:val="009A2A95"/>
    <w:rsid w:val="009A2E09"/>
    <w:rsid w:val="009A345F"/>
    <w:rsid w:val="009A3C04"/>
    <w:rsid w:val="009A3D3E"/>
    <w:rsid w:val="009A3DA0"/>
    <w:rsid w:val="009A3DE2"/>
    <w:rsid w:val="009A41C3"/>
    <w:rsid w:val="009A4703"/>
    <w:rsid w:val="009A48A7"/>
    <w:rsid w:val="009A4B2D"/>
    <w:rsid w:val="009A4D9B"/>
    <w:rsid w:val="009A5524"/>
    <w:rsid w:val="009A5CD9"/>
    <w:rsid w:val="009A5ED7"/>
    <w:rsid w:val="009A60E4"/>
    <w:rsid w:val="009A6407"/>
    <w:rsid w:val="009A727E"/>
    <w:rsid w:val="009A755F"/>
    <w:rsid w:val="009A7818"/>
    <w:rsid w:val="009A7842"/>
    <w:rsid w:val="009A7BE6"/>
    <w:rsid w:val="009B04C1"/>
    <w:rsid w:val="009B054B"/>
    <w:rsid w:val="009B05DD"/>
    <w:rsid w:val="009B06F9"/>
    <w:rsid w:val="009B1591"/>
    <w:rsid w:val="009B19DA"/>
    <w:rsid w:val="009B2453"/>
    <w:rsid w:val="009B258E"/>
    <w:rsid w:val="009B29D1"/>
    <w:rsid w:val="009B2DF1"/>
    <w:rsid w:val="009B2FD0"/>
    <w:rsid w:val="009B397F"/>
    <w:rsid w:val="009B3A32"/>
    <w:rsid w:val="009B3D33"/>
    <w:rsid w:val="009B4023"/>
    <w:rsid w:val="009B418B"/>
    <w:rsid w:val="009B443E"/>
    <w:rsid w:val="009B490C"/>
    <w:rsid w:val="009B4C89"/>
    <w:rsid w:val="009B559E"/>
    <w:rsid w:val="009B5EEF"/>
    <w:rsid w:val="009B648E"/>
    <w:rsid w:val="009B65E8"/>
    <w:rsid w:val="009B6EDD"/>
    <w:rsid w:val="009B7518"/>
    <w:rsid w:val="009B7C9E"/>
    <w:rsid w:val="009C0468"/>
    <w:rsid w:val="009C06EA"/>
    <w:rsid w:val="009C097E"/>
    <w:rsid w:val="009C0C28"/>
    <w:rsid w:val="009C1377"/>
    <w:rsid w:val="009C1422"/>
    <w:rsid w:val="009C1484"/>
    <w:rsid w:val="009C14AC"/>
    <w:rsid w:val="009C176D"/>
    <w:rsid w:val="009C17E4"/>
    <w:rsid w:val="009C1B0E"/>
    <w:rsid w:val="009C1F2B"/>
    <w:rsid w:val="009C2288"/>
    <w:rsid w:val="009C265B"/>
    <w:rsid w:val="009C2908"/>
    <w:rsid w:val="009C2B4B"/>
    <w:rsid w:val="009C2D25"/>
    <w:rsid w:val="009C3BDE"/>
    <w:rsid w:val="009C404D"/>
    <w:rsid w:val="009C43FF"/>
    <w:rsid w:val="009C4E60"/>
    <w:rsid w:val="009C5539"/>
    <w:rsid w:val="009C55FD"/>
    <w:rsid w:val="009C5E7B"/>
    <w:rsid w:val="009C6137"/>
    <w:rsid w:val="009C63A1"/>
    <w:rsid w:val="009C6646"/>
    <w:rsid w:val="009C6AA5"/>
    <w:rsid w:val="009C6BA6"/>
    <w:rsid w:val="009C6BAD"/>
    <w:rsid w:val="009C73F2"/>
    <w:rsid w:val="009C7809"/>
    <w:rsid w:val="009C78A1"/>
    <w:rsid w:val="009C7B73"/>
    <w:rsid w:val="009D0148"/>
    <w:rsid w:val="009D0C14"/>
    <w:rsid w:val="009D0EFF"/>
    <w:rsid w:val="009D21C0"/>
    <w:rsid w:val="009D277B"/>
    <w:rsid w:val="009D3067"/>
    <w:rsid w:val="009D3772"/>
    <w:rsid w:val="009D37A2"/>
    <w:rsid w:val="009D3CD6"/>
    <w:rsid w:val="009D438C"/>
    <w:rsid w:val="009D44C0"/>
    <w:rsid w:val="009D49BF"/>
    <w:rsid w:val="009D51ED"/>
    <w:rsid w:val="009D6050"/>
    <w:rsid w:val="009D6595"/>
    <w:rsid w:val="009D67BF"/>
    <w:rsid w:val="009D69F1"/>
    <w:rsid w:val="009D7638"/>
    <w:rsid w:val="009D7B52"/>
    <w:rsid w:val="009E01EC"/>
    <w:rsid w:val="009E0510"/>
    <w:rsid w:val="009E072E"/>
    <w:rsid w:val="009E08E4"/>
    <w:rsid w:val="009E16FB"/>
    <w:rsid w:val="009E1AC6"/>
    <w:rsid w:val="009E1D04"/>
    <w:rsid w:val="009E1F33"/>
    <w:rsid w:val="009E27BD"/>
    <w:rsid w:val="009E2A4A"/>
    <w:rsid w:val="009E2B24"/>
    <w:rsid w:val="009E2D5A"/>
    <w:rsid w:val="009E2F47"/>
    <w:rsid w:val="009E3081"/>
    <w:rsid w:val="009E359B"/>
    <w:rsid w:val="009E3E24"/>
    <w:rsid w:val="009E3FBF"/>
    <w:rsid w:val="009E429B"/>
    <w:rsid w:val="009E488D"/>
    <w:rsid w:val="009E4B8F"/>
    <w:rsid w:val="009E5436"/>
    <w:rsid w:val="009E55E1"/>
    <w:rsid w:val="009E5C31"/>
    <w:rsid w:val="009E69AA"/>
    <w:rsid w:val="009E6DC5"/>
    <w:rsid w:val="009E6E7D"/>
    <w:rsid w:val="009E7038"/>
    <w:rsid w:val="009E71F0"/>
    <w:rsid w:val="009E7251"/>
    <w:rsid w:val="009E79A2"/>
    <w:rsid w:val="009F1D8C"/>
    <w:rsid w:val="009F2003"/>
    <w:rsid w:val="009F23A1"/>
    <w:rsid w:val="009F2B64"/>
    <w:rsid w:val="009F2BEC"/>
    <w:rsid w:val="009F2C1C"/>
    <w:rsid w:val="009F2C2A"/>
    <w:rsid w:val="009F36AC"/>
    <w:rsid w:val="009F38AF"/>
    <w:rsid w:val="009F3B76"/>
    <w:rsid w:val="009F473D"/>
    <w:rsid w:val="009F4F04"/>
    <w:rsid w:val="009F536D"/>
    <w:rsid w:val="009F56DA"/>
    <w:rsid w:val="009F68B4"/>
    <w:rsid w:val="009F6B38"/>
    <w:rsid w:val="009F6BA5"/>
    <w:rsid w:val="009F6CA6"/>
    <w:rsid w:val="009F6F39"/>
    <w:rsid w:val="009F7313"/>
    <w:rsid w:val="009F7990"/>
    <w:rsid w:val="00A0034B"/>
    <w:rsid w:val="00A00E6F"/>
    <w:rsid w:val="00A00FE2"/>
    <w:rsid w:val="00A01AE7"/>
    <w:rsid w:val="00A01FD2"/>
    <w:rsid w:val="00A02C7A"/>
    <w:rsid w:val="00A02D0A"/>
    <w:rsid w:val="00A039D3"/>
    <w:rsid w:val="00A03D95"/>
    <w:rsid w:val="00A0406C"/>
    <w:rsid w:val="00A043C2"/>
    <w:rsid w:val="00A04628"/>
    <w:rsid w:val="00A04F9C"/>
    <w:rsid w:val="00A0563C"/>
    <w:rsid w:val="00A059F6"/>
    <w:rsid w:val="00A06A3F"/>
    <w:rsid w:val="00A06CB3"/>
    <w:rsid w:val="00A076E7"/>
    <w:rsid w:val="00A077FD"/>
    <w:rsid w:val="00A07927"/>
    <w:rsid w:val="00A104BD"/>
    <w:rsid w:val="00A1064E"/>
    <w:rsid w:val="00A111BA"/>
    <w:rsid w:val="00A1193D"/>
    <w:rsid w:val="00A1247B"/>
    <w:rsid w:val="00A124D1"/>
    <w:rsid w:val="00A12943"/>
    <w:rsid w:val="00A13608"/>
    <w:rsid w:val="00A13638"/>
    <w:rsid w:val="00A1388F"/>
    <w:rsid w:val="00A13895"/>
    <w:rsid w:val="00A1400F"/>
    <w:rsid w:val="00A145D7"/>
    <w:rsid w:val="00A1554A"/>
    <w:rsid w:val="00A155E5"/>
    <w:rsid w:val="00A15B0D"/>
    <w:rsid w:val="00A15F5C"/>
    <w:rsid w:val="00A162EE"/>
    <w:rsid w:val="00A176C1"/>
    <w:rsid w:val="00A2051E"/>
    <w:rsid w:val="00A20617"/>
    <w:rsid w:val="00A2147E"/>
    <w:rsid w:val="00A215BF"/>
    <w:rsid w:val="00A21774"/>
    <w:rsid w:val="00A21784"/>
    <w:rsid w:val="00A21C73"/>
    <w:rsid w:val="00A227AC"/>
    <w:rsid w:val="00A2281E"/>
    <w:rsid w:val="00A23490"/>
    <w:rsid w:val="00A2424A"/>
    <w:rsid w:val="00A24459"/>
    <w:rsid w:val="00A244B4"/>
    <w:rsid w:val="00A247C8"/>
    <w:rsid w:val="00A24CBA"/>
    <w:rsid w:val="00A24DAB"/>
    <w:rsid w:val="00A24E7A"/>
    <w:rsid w:val="00A251ED"/>
    <w:rsid w:val="00A26011"/>
    <w:rsid w:val="00A265B1"/>
    <w:rsid w:val="00A2674C"/>
    <w:rsid w:val="00A26C6E"/>
    <w:rsid w:val="00A30445"/>
    <w:rsid w:val="00A3055C"/>
    <w:rsid w:val="00A305E6"/>
    <w:rsid w:val="00A307A9"/>
    <w:rsid w:val="00A30A59"/>
    <w:rsid w:val="00A30BD7"/>
    <w:rsid w:val="00A30C1B"/>
    <w:rsid w:val="00A30D28"/>
    <w:rsid w:val="00A30E23"/>
    <w:rsid w:val="00A310C4"/>
    <w:rsid w:val="00A3158B"/>
    <w:rsid w:val="00A31E7B"/>
    <w:rsid w:val="00A32172"/>
    <w:rsid w:val="00A321BA"/>
    <w:rsid w:val="00A33832"/>
    <w:rsid w:val="00A340F2"/>
    <w:rsid w:val="00A34231"/>
    <w:rsid w:val="00A351B6"/>
    <w:rsid w:val="00A35522"/>
    <w:rsid w:val="00A35E7B"/>
    <w:rsid w:val="00A36248"/>
    <w:rsid w:val="00A364F9"/>
    <w:rsid w:val="00A378C0"/>
    <w:rsid w:val="00A379F5"/>
    <w:rsid w:val="00A37ECE"/>
    <w:rsid w:val="00A37F95"/>
    <w:rsid w:val="00A40441"/>
    <w:rsid w:val="00A40566"/>
    <w:rsid w:val="00A40BEA"/>
    <w:rsid w:val="00A40F45"/>
    <w:rsid w:val="00A413AA"/>
    <w:rsid w:val="00A414C7"/>
    <w:rsid w:val="00A422B5"/>
    <w:rsid w:val="00A42506"/>
    <w:rsid w:val="00A42BB0"/>
    <w:rsid w:val="00A42C46"/>
    <w:rsid w:val="00A43280"/>
    <w:rsid w:val="00A4352D"/>
    <w:rsid w:val="00A435F0"/>
    <w:rsid w:val="00A436CE"/>
    <w:rsid w:val="00A44024"/>
    <w:rsid w:val="00A44514"/>
    <w:rsid w:val="00A445E9"/>
    <w:rsid w:val="00A44C27"/>
    <w:rsid w:val="00A4535F"/>
    <w:rsid w:val="00A455D1"/>
    <w:rsid w:val="00A4592B"/>
    <w:rsid w:val="00A46305"/>
    <w:rsid w:val="00A46729"/>
    <w:rsid w:val="00A46749"/>
    <w:rsid w:val="00A46958"/>
    <w:rsid w:val="00A46AE7"/>
    <w:rsid w:val="00A46FA9"/>
    <w:rsid w:val="00A47373"/>
    <w:rsid w:val="00A47560"/>
    <w:rsid w:val="00A4776E"/>
    <w:rsid w:val="00A4784C"/>
    <w:rsid w:val="00A47AD1"/>
    <w:rsid w:val="00A47AE3"/>
    <w:rsid w:val="00A5092A"/>
    <w:rsid w:val="00A50A44"/>
    <w:rsid w:val="00A50C13"/>
    <w:rsid w:val="00A5107E"/>
    <w:rsid w:val="00A51504"/>
    <w:rsid w:val="00A51593"/>
    <w:rsid w:val="00A52596"/>
    <w:rsid w:val="00A5288B"/>
    <w:rsid w:val="00A52C77"/>
    <w:rsid w:val="00A5364E"/>
    <w:rsid w:val="00A53B6C"/>
    <w:rsid w:val="00A545CF"/>
    <w:rsid w:val="00A54663"/>
    <w:rsid w:val="00A5532A"/>
    <w:rsid w:val="00A557BD"/>
    <w:rsid w:val="00A55B6C"/>
    <w:rsid w:val="00A5610B"/>
    <w:rsid w:val="00A56FB6"/>
    <w:rsid w:val="00A57701"/>
    <w:rsid w:val="00A577D5"/>
    <w:rsid w:val="00A57D58"/>
    <w:rsid w:val="00A60A6C"/>
    <w:rsid w:val="00A614A0"/>
    <w:rsid w:val="00A6225C"/>
    <w:rsid w:val="00A6247D"/>
    <w:rsid w:val="00A6267F"/>
    <w:rsid w:val="00A62935"/>
    <w:rsid w:val="00A62AEF"/>
    <w:rsid w:val="00A62CC3"/>
    <w:rsid w:val="00A62D0B"/>
    <w:rsid w:val="00A63677"/>
    <w:rsid w:val="00A64018"/>
    <w:rsid w:val="00A64DF4"/>
    <w:rsid w:val="00A64F11"/>
    <w:rsid w:val="00A64F4F"/>
    <w:rsid w:val="00A6527B"/>
    <w:rsid w:val="00A65614"/>
    <w:rsid w:val="00A65CAA"/>
    <w:rsid w:val="00A66019"/>
    <w:rsid w:val="00A66A48"/>
    <w:rsid w:val="00A67F96"/>
    <w:rsid w:val="00A70F38"/>
    <w:rsid w:val="00A712ED"/>
    <w:rsid w:val="00A71A0F"/>
    <w:rsid w:val="00A71ABA"/>
    <w:rsid w:val="00A720C8"/>
    <w:rsid w:val="00A721A9"/>
    <w:rsid w:val="00A72786"/>
    <w:rsid w:val="00A736C4"/>
    <w:rsid w:val="00A74312"/>
    <w:rsid w:val="00A7459D"/>
    <w:rsid w:val="00A74606"/>
    <w:rsid w:val="00A747B0"/>
    <w:rsid w:val="00A7487C"/>
    <w:rsid w:val="00A74D0A"/>
    <w:rsid w:val="00A7566B"/>
    <w:rsid w:val="00A757BF"/>
    <w:rsid w:val="00A75B9B"/>
    <w:rsid w:val="00A75E51"/>
    <w:rsid w:val="00A75F66"/>
    <w:rsid w:val="00A7600A"/>
    <w:rsid w:val="00A763DB"/>
    <w:rsid w:val="00A764C5"/>
    <w:rsid w:val="00A768A2"/>
    <w:rsid w:val="00A76A30"/>
    <w:rsid w:val="00A771E6"/>
    <w:rsid w:val="00A77531"/>
    <w:rsid w:val="00A7756C"/>
    <w:rsid w:val="00A77F85"/>
    <w:rsid w:val="00A801AF"/>
    <w:rsid w:val="00A80EB8"/>
    <w:rsid w:val="00A810AE"/>
    <w:rsid w:val="00A816C1"/>
    <w:rsid w:val="00A81D9E"/>
    <w:rsid w:val="00A822D9"/>
    <w:rsid w:val="00A82FDE"/>
    <w:rsid w:val="00A837A9"/>
    <w:rsid w:val="00A839F0"/>
    <w:rsid w:val="00A83C5A"/>
    <w:rsid w:val="00A83D31"/>
    <w:rsid w:val="00A84489"/>
    <w:rsid w:val="00A84540"/>
    <w:rsid w:val="00A85020"/>
    <w:rsid w:val="00A851AA"/>
    <w:rsid w:val="00A85B19"/>
    <w:rsid w:val="00A8616B"/>
    <w:rsid w:val="00A8650A"/>
    <w:rsid w:val="00A869F6"/>
    <w:rsid w:val="00A86CF5"/>
    <w:rsid w:val="00A87302"/>
    <w:rsid w:val="00A8748F"/>
    <w:rsid w:val="00A877D6"/>
    <w:rsid w:val="00A87F18"/>
    <w:rsid w:val="00A90863"/>
    <w:rsid w:val="00A90933"/>
    <w:rsid w:val="00A90D35"/>
    <w:rsid w:val="00A91C82"/>
    <w:rsid w:val="00A91D23"/>
    <w:rsid w:val="00A91E3E"/>
    <w:rsid w:val="00A91F26"/>
    <w:rsid w:val="00A91FDE"/>
    <w:rsid w:val="00A92555"/>
    <w:rsid w:val="00A92702"/>
    <w:rsid w:val="00A92F96"/>
    <w:rsid w:val="00A93116"/>
    <w:rsid w:val="00A932FF"/>
    <w:rsid w:val="00A934DA"/>
    <w:rsid w:val="00A936A7"/>
    <w:rsid w:val="00A936B4"/>
    <w:rsid w:val="00A93B58"/>
    <w:rsid w:val="00A9433A"/>
    <w:rsid w:val="00A94349"/>
    <w:rsid w:val="00A94464"/>
    <w:rsid w:val="00A95357"/>
    <w:rsid w:val="00A955CC"/>
    <w:rsid w:val="00A95C03"/>
    <w:rsid w:val="00A96581"/>
    <w:rsid w:val="00A96649"/>
    <w:rsid w:val="00A967CA"/>
    <w:rsid w:val="00A976CA"/>
    <w:rsid w:val="00A97E60"/>
    <w:rsid w:val="00A97EB8"/>
    <w:rsid w:val="00AA084D"/>
    <w:rsid w:val="00AA0914"/>
    <w:rsid w:val="00AA0ADE"/>
    <w:rsid w:val="00AA0CAD"/>
    <w:rsid w:val="00AA26C3"/>
    <w:rsid w:val="00AA28F7"/>
    <w:rsid w:val="00AA2F2B"/>
    <w:rsid w:val="00AA3108"/>
    <w:rsid w:val="00AA313B"/>
    <w:rsid w:val="00AA381C"/>
    <w:rsid w:val="00AA3BB8"/>
    <w:rsid w:val="00AA4157"/>
    <w:rsid w:val="00AA439B"/>
    <w:rsid w:val="00AA47B6"/>
    <w:rsid w:val="00AA4C04"/>
    <w:rsid w:val="00AA51BD"/>
    <w:rsid w:val="00AA5CC9"/>
    <w:rsid w:val="00AA5CD0"/>
    <w:rsid w:val="00AA6156"/>
    <w:rsid w:val="00AA6B0A"/>
    <w:rsid w:val="00AA6F7A"/>
    <w:rsid w:val="00AA7434"/>
    <w:rsid w:val="00AB08D2"/>
    <w:rsid w:val="00AB09AC"/>
    <w:rsid w:val="00AB0C32"/>
    <w:rsid w:val="00AB0C84"/>
    <w:rsid w:val="00AB128D"/>
    <w:rsid w:val="00AB1686"/>
    <w:rsid w:val="00AB19C0"/>
    <w:rsid w:val="00AB1ACE"/>
    <w:rsid w:val="00AB1E50"/>
    <w:rsid w:val="00AB1F56"/>
    <w:rsid w:val="00AB2036"/>
    <w:rsid w:val="00AB2335"/>
    <w:rsid w:val="00AB263C"/>
    <w:rsid w:val="00AB26CE"/>
    <w:rsid w:val="00AB2821"/>
    <w:rsid w:val="00AB2968"/>
    <w:rsid w:val="00AB2CD1"/>
    <w:rsid w:val="00AB3EE7"/>
    <w:rsid w:val="00AB3F06"/>
    <w:rsid w:val="00AB4597"/>
    <w:rsid w:val="00AB4641"/>
    <w:rsid w:val="00AB49FF"/>
    <w:rsid w:val="00AB4A69"/>
    <w:rsid w:val="00AB4F83"/>
    <w:rsid w:val="00AB54D9"/>
    <w:rsid w:val="00AB54F4"/>
    <w:rsid w:val="00AB60D3"/>
    <w:rsid w:val="00AB61E8"/>
    <w:rsid w:val="00AB631F"/>
    <w:rsid w:val="00AB636A"/>
    <w:rsid w:val="00AB63BF"/>
    <w:rsid w:val="00AB654E"/>
    <w:rsid w:val="00AB7362"/>
    <w:rsid w:val="00AB7691"/>
    <w:rsid w:val="00AB7990"/>
    <w:rsid w:val="00AB7E5E"/>
    <w:rsid w:val="00AC01D1"/>
    <w:rsid w:val="00AC02F3"/>
    <w:rsid w:val="00AC06DB"/>
    <w:rsid w:val="00AC06E5"/>
    <w:rsid w:val="00AC07D9"/>
    <w:rsid w:val="00AC1254"/>
    <w:rsid w:val="00AC1CC6"/>
    <w:rsid w:val="00AC1CCE"/>
    <w:rsid w:val="00AC23E7"/>
    <w:rsid w:val="00AC2FA9"/>
    <w:rsid w:val="00AC308E"/>
    <w:rsid w:val="00AC3AA2"/>
    <w:rsid w:val="00AC4493"/>
    <w:rsid w:val="00AC46D2"/>
    <w:rsid w:val="00AC61AE"/>
    <w:rsid w:val="00AC6368"/>
    <w:rsid w:val="00AC6F10"/>
    <w:rsid w:val="00AC6FFC"/>
    <w:rsid w:val="00AC7014"/>
    <w:rsid w:val="00AC73B8"/>
    <w:rsid w:val="00AC75F9"/>
    <w:rsid w:val="00AC796F"/>
    <w:rsid w:val="00AD15A0"/>
    <w:rsid w:val="00AD165C"/>
    <w:rsid w:val="00AD22B8"/>
    <w:rsid w:val="00AD2496"/>
    <w:rsid w:val="00AD2714"/>
    <w:rsid w:val="00AD278B"/>
    <w:rsid w:val="00AD290F"/>
    <w:rsid w:val="00AD304B"/>
    <w:rsid w:val="00AD3D6C"/>
    <w:rsid w:val="00AD529D"/>
    <w:rsid w:val="00AD52CA"/>
    <w:rsid w:val="00AD5526"/>
    <w:rsid w:val="00AD6968"/>
    <w:rsid w:val="00AD6FF5"/>
    <w:rsid w:val="00AD7DF8"/>
    <w:rsid w:val="00AE00FA"/>
    <w:rsid w:val="00AE0208"/>
    <w:rsid w:val="00AE1012"/>
    <w:rsid w:val="00AE1353"/>
    <w:rsid w:val="00AE190F"/>
    <w:rsid w:val="00AE1AA2"/>
    <w:rsid w:val="00AE1F27"/>
    <w:rsid w:val="00AE1FBA"/>
    <w:rsid w:val="00AE241D"/>
    <w:rsid w:val="00AE268D"/>
    <w:rsid w:val="00AE27AC"/>
    <w:rsid w:val="00AE2EF7"/>
    <w:rsid w:val="00AE390F"/>
    <w:rsid w:val="00AE3EA7"/>
    <w:rsid w:val="00AE40E0"/>
    <w:rsid w:val="00AE4973"/>
    <w:rsid w:val="00AE4EE4"/>
    <w:rsid w:val="00AE515E"/>
    <w:rsid w:val="00AE5415"/>
    <w:rsid w:val="00AE5A57"/>
    <w:rsid w:val="00AE5D5E"/>
    <w:rsid w:val="00AE5F48"/>
    <w:rsid w:val="00AE5F97"/>
    <w:rsid w:val="00AE6A82"/>
    <w:rsid w:val="00AE7869"/>
    <w:rsid w:val="00AE796F"/>
    <w:rsid w:val="00AE7CD8"/>
    <w:rsid w:val="00AF023B"/>
    <w:rsid w:val="00AF0779"/>
    <w:rsid w:val="00AF181E"/>
    <w:rsid w:val="00AF37DE"/>
    <w:rsid w:val="00AF3C27"/>
    <w:rsid w:val="00AF3E52"/>
    <w:rsid w:val="00AF42DF"/>
    <w:rsid w:val="00AF43B2"/>
    <w:rsid w:val="00AF4723"/>
    <w:rsid w:val="00AF498C"/>
    <w:rsid w:val="00AF4C3B"/>
    <w:rsid w:val="00AF515C"/>
    <w:rsid w:val="00AF51C5"/>
    <w:rsid w:val="00AF52AE"/>
    <w:rsid w:val="00AF58E6"/>
    <w:rsid w:val="00AF5A2C"/>
    <w:rsid w:val="00AF6356"/>
    <w:rsid w:val="00AF752E"/>
    <w:rsid w:val="00AF773A"/>
    <w:rsid w:val="00B00175"/>
    <w:rsid w:val="00B00DCE"/>
    <w:rsid w:val="00B01791"/>
    <w:rsid w:val="00B01902"/>
    <w:rsid w:val="00B019A7"/>
    <w:rsid w:val="00B03338"/>
    <w:rsid w:val="00B03353"/>
    <w:rsid w:val="00B03FDF"/>
    <w:rsid w:val="00B0449A"/>
    <w:rsid w:val="00B05236"/>
    <w:rsid w:val="00B052FA"/>
    <w:rsid w:val="00B05385"/>
    <w:rsid w:val="00B0563E"/>
    <w:rsid w:val="00B05E65"/>
    <w:rsid w:val="00B063D1"/>
    <w:rsid w:val="00B069D5"/>
    <w:rsid w:val="00B06A0D"/>
    <w:rsid w:val="00B06CB1"/>
    <w:rsid w:val="00B0793A"/>
    <w:rsid w:val="00B07EC6"/>
    <w:rsid w:val="00B07EF8"/>
    <w:rsid w:val="00B10408"/>
    <w:rsid w:val="00B10D64"/>
    <w:rsid w:val="00B11042"/>
    <w:rsid w:val="00B115AF"/>
    <w:rsid w:val="00B11FA9"/>
    <w:rsid w:val="00B120C0"/>
    <w:rsid w:val="00B1263F"/>
    <w:rsid w:val="00B12D03"/>
    <w:rsid w:val="00B13062"/>
    <w:rsid w:val="00B13231"/>
    <w:rsid w:val="00B1328C"/>
    <w:rsid w:val="00B13358"/>
    <w:rsid w:val="00B14C0A"/>
    <w:rsid w:val="00B14F10"/>
    <w:rsid w:val="00B15875"/>
    <w:rsid w:val="00B15980"/>
    <w:rsid w:val="00B15DDA"/>
    <w:rsid w:val="00B16129"/>
    <w:rsid w:val="00B1641A"/>
    <w:rsid w:val="00B16436"/>
    <w:rsid w:val="00B1732C"/>
    <w:rsid w:val="00B17ABA"/>
    <w:rsid w:val="00B17E4B"/>
    <w:rsid w:val="00B204B2"/>
    <w:rsid w:val="00B207CA"/>
    <w:rsid w:val="00B207E2"/>
    <w:rsid w:val="00B20B42"/>
    <w:rsid w:val="00B2137D"/>
    <w:rsid w:val="00B217F1"/>
    <w:rsid w:val="00B218FB"/>
    <w:rsid w:val="00B22A02"/>
    <w:rsid w:val="00B22ACB"/>
    <w:rsid w:val="00B23340"/>
    <w:rsid w:val="00B234D1"/>
    <w:rsid w:val="00B23B85"/>
    <w:rsid w:val="00B23E1B"/>
    <w:rsid w:val="00B2416E"/>
    <w:rsid w:val="00B24AE7"/>
    <w:rsid w:val="00B24DA6"/>
    <w:rsid w:val="00B24DF9"/>
    <w:rsid w:val="00B24FCD"/>
    <w:rsid w:val="00B250B4"/>
    <w:rsid w:val="00B25569"/>
    <w:rsid w:val="00B258D9"/>
    <w:rsid w:val="00B25F80"/>
    <w:rsid w:val="00B2621E"/>
    <w:rsid w:val="00B26743"/>
    <w:rsid w:val="00B26C87"/>
    <w:rsid w:val="00B27114"/>
    <w:rsid w:val="00B27A31"/>
    <w:rsid w:val="00B27FB7"/>
    <w:rsid w:val="00B302D0"/>
    <w:rsid w:val="00B30784"/>
    <w:rsid w:val="00B30C3A"/>
    <w:rsid w:val="00B314D5"/>
    <w:rsid w:val="00B3195F"/>
    <w:rsid w:val="00B31E59"/>
    <w:rsid w:val="00B320B0"/>
    <w:rsid w:val="00B326B1"/>
    <w:rsid w:val="00B32B71"/>
    <w:rsid w:val="00B32FBE"/>
    <w:rsid w:val="00B330AD"/>
    <w:rsid w:val="00B33B68"/>
    <w:rsid w:val="00B33E58"/>
    <w:rsid w:val="00B3441C"/>
    <w:rsid w:val="00B348F7"/>
    <w:rsid w:val="00B34D78"/>
    <w:rsid w:val="00B35070"/>
    <w:rsid w:val="00B35380"/>
    <w:rsid w:val="00B3554D"/>
    <w:rsid w:val="00B35569"/>
    <w:rsid w:val="00B35D19"/>
    <w:rsid w:val="00B36622"/>
    <w:rsid w:val="00B36800"/>
    <w:rsid w:val="00B37B15"/>
    <w:rsid w:val="00B37C60"/>
    <w:rsid w:val="00B4019A"/>
    <w:rsid w:val="00B40633"/>
    <w:rsid w:val="00B4159F"/>
    <w:rsid w:val="00B41F35"/>
    <w:rsid w:val="00B4265E"/>
    <w:rsid w:val="00B42768"/>
    <w:rsid w:val="00B42F88"/>
    <w:rsid w:val="00B4355C"/>
    <w:rsid w:val="00B4408F"/>
    <w:rsid w:val="00B442F9"/>
    <w:rsid w:val="00B45586"/>
    <w:rsid w:val="00B46005"/>
    <w:rsid w:val="00B46329"/>
    <w:rsid w:val="00B47418"/>
    <w:rsid w:val="00B47B5D"/>
    <w:rsid w:val="00B47E93"/>
    <w:rsid w:val="00B47F7F"/>
    <w:rsid w:val="00B50876"/>
    <w:rsid w:val="00B508F1"/>
    <w:rsid w:val="00B51682"/>
    <w:rsid w:val="00B51919"/>
    <w:rsid w:val="00B51A7B"/>
    <w:rsid w:val="00B51B30"/>
    <w:rsid w:val="00B51B9A"/>
    <w:rsid w:val="00B5275C"/>
    <w:rsid w:val="00B52898"/>
    <w:rsid w:val="00B52D43"/>
    <w:rsid w:val="00B5306B"/>
    <w:rsid w:val="00B533B6"/>
    <w:rsid w:val="00B537BC"/>
    <w:rsid w:val="00B5382F"/>
    <w:rsid w:val="00B538F7"/>
    <w:rsid w:val="00B53A61"/>
    <w:rsid w:val="00B53C94"/>
    <w:rsid w:val="00B54214"/>
    <w:rsid w:val="00B54DE6"/>
    <w:rsid w:val="00B55753"/>
    <w:rsid w:val="00B558AB"/>
    <w:rsid w:val="00B55C20"/>
    <w:rsid w:val="00B55C80"/>
    <w:rsid w:val="00B55F27"/>
    <w:rsid w:val="00B56377"/>
    <w:rsid w:val="00B566A7"/>
    <w:rsid w:val="00B57A29"/>
    <w:rsid w:val="00B60AAA"/>
    <w:rsid w:val="00B61552"/>
    <w:rsid w:val="00B6162B"/>
    <w:rsid w:val="00B6165B"/>
    <w:rsid w:val="00B618F3"/>
    <w:rsid w:val="00B61E96"/>
    <w:rsid w:val="00B6205F"/>
    <w:rsid w:val="00B6207C"/>
    <w:rsid w:val="00B6297A"/>
    <w:rsid w:val="00B63B4F"/>
    <w:rsid w:val="00B63F47"/>
    <w:rsid w:val="00B6443E"/>
    <w:rsid w:val="00B648E3"/>
    <w:rsid w:val="00B650E7"/>
    <w:rsid w:val="00B65F47"/>
    <w:rsid w:val="00B660E9"/>
    <w:rsid w:val="00B6633D"/>
    <w:rsid w:val="00B666E3"/>
    <w:rsid w:val="00B666F3"/>
    <w:rsid w:val="00B66A41"/>
    <w:rsid w:val="00B66B14"/>
    <w:rsid w:val="00B66B4A"/>
    <w:rsid w:val="00B67644"/>
    <w:rsid w:val="00B67750"/>
    <w:rsid w:val="00B67BE1"/>
    <w:rsid w:val="00B70342"/>
    <w:rsid w:val="00B70354"/>
    <w:rsid w:val="00B714C3"/>
    <w:rsid w:val="00B729FF"/>
    <w:rsid w:val="00B72A5A"/>
    <w:rsid w:val="00B733BF"/>
    <w:rsid w:val="00B733EC"/>
    <w:rsid w:val="00B7386E"/>
    <w:rsid w:val="00B73EE9"/>
    <w:rsid w:val="00B74139"/>
    <w:rsid w:val="00B74363"/>
    <w:rsid w:val="00B747DE"/>
    <w:rsid w:val="00B74B4B"/>
    <w:rsid w:val="00B74B5E"/>
    <w:rsid w:val="00B7565C"/>
    <w:rsid w:val="00B758E7"/>
    <w:rsid w:val="00B75AEA"/>
    <w:rsid w:val="00B76B2F"/>
    <w:rsid w:val="00B76F78"/>
    <w:rsid w:val="00B7700D"/>
    <w:rsid w:val="00B7756D"/>
    <w:rsid w:val="00B77B9E"/>
    <w:rsid w:val="00B8003A"/>
    <w:rsid w:val="00B80074"/>
    <w:rsid w:val="00B802AD"/>
    <w:rsid w:val="00B805D2"/>
    <w:rsid w:val="00B80D3F"/>
    <w:rsid w:val="00B813A3"/>
    <w:rsid w:val="00B818B0"/>
    <w:rsid w:val="00B819CE"/>
    <w:rsid w:val="00B81B73"/>
    <w:rsid w:val="00B81E97"/>
    <w:rsid w:val="00B82A92"/>
    <w:rsid w:val="00B82C9C"/>
    <w:rsid w:val="00B82FFE"/>
    <w:rsid w:val="00B83163"/>
    <w:rsid w:val="00B84906"/>
    <w:rsid w:val="00B858E0"/>
    <w:rsid w:val="00B858F0"/>
    <w:rsid w:val="00B85EA2"/>
    <w:rsid w:val="00B85F51"/>
    <w:rsid w:val="00B85FBD"/>
    <w:rsid w:val="00B86135"/>
    <w:rsid w:val="00B87187"/>
    <w:rsid w:val="00B87514"/>
    <w:rsid w:val="00B87C27"/>
    <w:rsid w:val="00B87CC4"/>
    <w:rsid w:val="00B9086A"/>
    <w:rsid w:val="00B90A7D"/>
    <w:rsid w:val="00B90DE6"/>
    <w:rsid w:val="00B9142E"/>
    <w:rsid w:val="00B91640"/>
    <w:rsid w:val="00B91E42"/>
    <w:rsid w:val="00B91EA0"/>
    <w:rsid w:val="00B91EB2"/>
    <w:rsid w:val="00B92AE4"/>
    <w:rsid w:val="00B930E2"/>
    <w:rsid w:val="00B933F9"/>
    <w:rsid w:val="00B93B53"/>
    <w:rsid w:val="00B93C2A"/>
    <w:rsid w:val="00B93C9B"/>
    <w:rsid w:val="00B93CA0"/>
    <w:rsid w:val="00B94066"/>
    <w:rsid w:val="00B94249"/>
    <w:rsid w:val="00B9427E"/>
    <w:rsid w:val="00B94597"/>
    <w:rsid w:val="00B9580D"/>
    <w:rsid w:val="00B95A38"/>
    <w:rsid w:val="00B95D0B"/>
    <w:rsid w:val="00B95DDA"/>
    <w:rsid w:val="00B9600F"/>
    <w:rsid w:val="00B96A25"/>
    <w:rsid w:val="00B96E82"/>
    <w:rsid w:val="00B976C7"/>
    <w:rsid w:val="00B9797D"/>
    <w:rsid w:val="00B97F7C"/>
    <w:rsid w:val="00BA0B21"/>
    <w:rsid w:val="00BA0D65"/>
    <w:rsid w:val="00BA0E4C"/>
    <w:rsid w:val="00BA0F54"/>
    <w:rsid w:val="00BA0F6B"/>
    <w:rsid w:val="00BA0FB5"/>
    <w:rsid w:val="00BA11B2"/>
    <w:rsid w:val="00BA13CE"/>
    <w:rsid w:val="00BA1897"/>
    <w:rsid w:val="00BA1A5D"/>
    <w:rsid w:val="00BA1E05"/>
    <w:rsid w:val="00BA208F"/>
    <w:rsid w:val="00BA25BE"/>
    <w:rsid w:val="00BA27D8"/>
    <w:rsid w:val="00BA2D38"/>
    <w:rsid w:val="00BA30C2"/>
    <w:rsid w:val="00BA31BE"/>
    <w:rsid w:val="00BA3CDE"/>
    <w:rsid w:val="00BA3E37"/>
    <w:rsid w:val="00BA4012"/>
    <w:rsid w:val="00BA4448"/>
    <w:rsid w:val="00BA4B3E"/>
    <w:rsid w:val="00BA4BA2"/>
    <w:rsid w:val="00BA5740"/>
    <w:rsid w:val="00BA6111"/>
    <w:rsid w:val="00BA68A8"/>
    <w:rsid w:val="00BA74D7"/>
    <w:rsid w:val="00BA74EE"/>
    <w:rsid w:val="00BA7DE1"/>
    <w:rsid w:val="00BB0052"/>
    <w:rsid w:val="00BB041E"/>
    <w:rsid w:val="00BB0514"/>
    <w:rsid w:val="00BB0D99"/>
    <w:rsid w:val="00BB0E6E"/>
    <w:rsid w:val="00BB0EF3"/>
    <w:rsid w:val="00BB1669"/>
    <w:rsid w:val="00BB185D"/>
    <w:rsid w:val="00BB1964"/>
    <w:rsid w:val="00BB235B"/>
    <w:rsid w:val="00BB249D"/>
    <w:rsid w:val="00BB2719"/>
    <w:rsid w:val="00BB2793"/>
    <w:rsid w:val="00BB289A"/>
    <w:rsid w:val="00BB3357"/>
    <w:rsid w:val="00BB3EE1"/>
    <w:rsid w:val="00BB4F85"/>
    <w:rsid w:val="00BB5563"/>
    <w:rsid w:val="00BB5793"/>
    <w:rsid w:val="00BB58FC"/>
    <w:rsid w:val="00BB5C34"/>
    <w:rsid w:val="00BB5C44"/>
    <w:rsid w:val="00BB72D8"/>
    <w:rsid w:val="00BB75FC"/>
    <w:rsid w:val="00BB7BCF"/>
    <w:rsid w:val="00BB7CCA"/>
    <w:rsid w:val="00BB7E98"/>
    <w:rsid w:val="00BB7EAF"/>
    <w:rsid w:val="00BB7EFC"/>
    <w:rsid w:val="00BC0730"/>
    <w:rsid w:val="00BC0736"/>
    <w:rsid w:val="00BC0865"/>
    <w:rsid w:val="00BC0F9C"/>
    <w:rsid w:val="00BC12C9"/>
    <w:rsid w:val="00BC27AC"/>
    <w:rsid w:val="00BC2F19"/>
    <w:rsid w:val="00BC320A"/>
    <w:rsid w:val="00BC38A3"/>
    <w:rsid w:val="00BC404A"/>
    <w:rsid w:val="00BC432B"/>
    <w:rsid w:val="00BC458B"/>
    <w:rsid w:val="00BC627E"/>
    <w:rsid w:val="00BC671E"/>
    <w:rsid w:val="00BC73AF"/>
    <w:rsid w:val="00BC7500"/>
    <w:rsid w:val="00BC7877"/>
    <w:rsid w:val="00BC7900"/>
    <w:rsid w:val="00BC7E2A"/>
    <w:rsid w:val="00BD0065"/>
    <w:rsid w:val="00BD0D5E"/>
    <w:rsid w:val="00BD0F15"/>
    <w:rsid w:val="00BD240D"/>
    <w:rsid w:val="00BD2EFC"/>
    <w:rsid w:val="00BD37C1"/>
    <w:rsid w:val="00BD3BDE"/>
    <w:rsid w:val="00BD3D63"/>
    <w:rsid w:val="00BD40CB"/>
    <w:rsid w:val="00BD451E"/>
    <w:rsid w:val="00BD493E"/>
    <w:rsid w:val="00BD496E"/>
    <w:rsid w:val="00BD4F93"/>
    <w:rsid w:val="00BD5845"/>
    <w:rsid w:val="00BD58CA"/>
    <w:rsid w:val="00BD597B"/>
    <w:rsid w:val="00BD693B"/>
    <w:rsid w:val="00BD698F"/>
    <w:rsid w:val="00BD734D"/>
    <w:rsid w:val="00BD74F1"/>
    <w:rsid w:val="00BE027B"/>
    <w:rsid w:val="00BE08E6"/>
    <w:rsid w:val="00BE0A08"/>
    <w:rsid w:val="00BE0AA0"/>
    <w:rsid w:val="00BE0C67"/>
    <w:rsid w:val="00BE11ED"/>
    <w:rsid w:val="00BE153E"/>
    <w:rsid w:val="00BE1926"/>
    <w:rsid w:val="00BE1A35"/>
    <w:rsid w:val="00BE24A3"/>
    <w:rsid w:val="00BE2750"/>
    <w:rsid w:val="00BE2DB3"/>
    <w:rsid w:val="00BE2DFC"/>
    <w:rsid w:val="00BE2FF7"/>
    <w:rsid w:val="00BE3631"/>
    <w:rsid w:val="00BE3C8F"/>
    <w:rsid w:val="00BE48B8"/>
    <w:rsid w:val="00BE51B3"/>
    <w:rsid w:val="00BE5408"/>
    <w:rsid w:val="00BE54CC"/>
    <w:rsid w:val="00BE5585"/>
    <w:rsid w:val="00BE56A1"/>
    <w:rsid w:val="00BE59F6"/>
    <w:rsid w:val="00BE5FC0"/>
    <w:rsid w:val="00BE6A99"/>
    <w:rsid w:val="00BE7183"/>
    <w:rsid w:val="00BE7790"/>
    <w:rsid w:val="00BF00BE"/>
    <w:rsid w:val="00BF0140"/>
    <w:rsid w:val="00BF03DB"/>
    <w:rsid w:val="00BF0589"/>
    <w:rsid w:val="00BF0E38"/>
    <w:rsid w:val="00BF1036"/>
    <w:rsid w:val="00BF1037"/>
    <w:rsid w:val="00BF10AF"/>
    <w:rsid w:val="00BF1111"/>
    <w:rsid w:val="00BF153F"/>
    <w:rsid w:val="00BF187F"/>
    <w:rsid w:val="00BF24AD"/>
    <w:rsid w:val="00BF2E46"/>
    <w:rsid w:val="00BF2E67"/>
    <w:rsid w:val="00BF3DE4"/>
    <w:rsid w:val="00BF3DED"/>
    <w:rsid w:val="00BF44C7"/>
    <w:rsid w:val="00BF4DDA"/>
    <w:rsid w:val="00BF56EB"/>
    <w:rsid w:val="00BF5796"/>
    <w:rsid w:val="00BF5A6B"/>
    <w:rsid w:val="00BF681A"/>
    <w:rsid w:val="00BF6AE5"/>
    <w:rsid w:val="00BF7135"/>
    <w:rsid w:val="00C00856"/>
    <w:rsid w:val="00C00924"/>
    <w:rsid w:val="00C016C6"/>
    <w:rsid w:val="00C0194E"/>
    <w:rsid w:val="00C01EE0"/>
    <w:rsid w:val="00C028B6"/>
    <w:rsid w:val="00C02D82"/>
    <w:rsid w:val="00C03081"/>
    <w:rsid w:val="00C032DE"/>
    <w:rsid w:val="00C03587"/>
    <w:rsid w:val="00C03850"/>
    <w:rsid w:val="00C0406E"/>
    <w:rsid w:val="00C04282"/>
    <w:rsid w:val="00C047CC"/>
    <w:rsid w:val="00C05130"/>
    <w:rsid w:val="00C0579E"/>
    <w:rsid w:val="00C05873"/>
    <w:rsid w:val="00C064D8"/>
    <w:rsid w:val="00C06FE0"/>
    <w:rsid w:val="00C072DA"/>
    <w:rsid w:val="00C0789F"/>
    <w:rsid w:val="00C079DE"/>
    <w:rsid w:val="00C07CA2"/>
    <w:rsid w:val="00C07DEE"/>
    <w:rsid w:val="00C1072F"/>
    <w:rsid w:val="00C1114B"/>
    <w:rsid w:val="00C11271"/>
    <w:rsid w:val="00C116DE"/>
    <w:rsid w:val="00C12081"/>
    <w:rsid w:val="00C12C95"/>
    <w:rsid w:val="00C13001"/>
    <w:rsid w:val="00C133CA"/>
    <w:rsid w:val="00C13521"/>
    <w:rsid w:val="00C1374A"/>
    <w:rsid w:val="00C13C9E"/>
    <w:rsid w:val="00C14A82"/>
    <w:rsid w:val="00C14EBB"/>
    <w:rsid w:val="00C14F46"/>
    <w:rsid w:val="00C154C5"/>
    <w:rsid w:val="00C15C6A"/>
    <w:rsid w:val="00C15E69"/>
    <w:rsid w:val="00C16582"/>
    <w:rsid w:val="00C16618"/>
    <w:rsid w:val="00C16671"/>
    <w:rsid w:val="00C17038"/>
    <w:rsid w:val="00C173E8"/>
    <w:rsid w:val="00C179E6"/>
    <w:rsid w:val="00C17CB4"/>
    <w:rsid w:val="00C17F52"/>
    <w:rsid w:val="00C20955"/>
    <w:rsid w:val="00C20A0D"/>
    <w:rsid w:val="00C20E74"/>
    <w:rsid w:val="00C21094"/>
    <w:rsid w:val="00C218C1"/>
    <w:rsid w:val="00C21BB8"/>
    <w:rsid w:val="00C2200F"/>
    <w:rsid w:val="00C22276"/>
    <w:rsid w:val="00C22969"/>
    <w:rsid w:val="00C22E85"/>
    <w:rsid w:val="00C22F29"/>
    <w:rsid w:val="00C2300C"/>
    <w:rsid w:val="00C23580"/>
    <w:rsid w:val="00C236B5"/>
    <w:rsid w:val="00C2376C"/>
    <w:rsid w:val="00C23AE5"/>
    <w:rsid w:val="00C240EB"/>
    <w:rsid w:val="00C243A6"/>
    <w:rsid w:val="00C248AA"/>
    <w:rsid w:val="00C24A7F"/>
    <w:rsid w:val="00C24F71"/>
    <w:rsid w:val="00C2505C"/>
    <w:rsid w:val="00C25345"/>
    <w:rsid w:val="00C25AAD"/>
    <w:rsid w:val="00C25B97"/>
    <w:rsid w:val="00C25CD6"/>
    <w:rsid w:val="00C26BF8"/>
    <w:rsid w:val="00C26D45"/>
    <w:rsid w:val="00C26F0F"/>
    <w:rsid w:val="00C26F54"/>
    <w:rsid w:val="00C27552"/>
    <w:rsid w:val="00C27DDC"/>
    <w:rsid w:val="00C304FF"/>
    <w:rsid w:val="00C30B23"/>
    <w:rsid w:val="00C30E0B"/>
    <w:rsid w:val="00C30FDA"/>
    <w:rsid w:val="00C312F6"/>
    <w:rsid w:val="00C3178A"/>
    <w:rsid w:val="00C31A91"/>
    <w:rsid w:val="00C3218F"/>
    <w:rsid w:val="00C328CC"/>
    <w:rsid w:val="00C329A2"/>
    <w:rsid w:val="00C32FB9"/>
    <w:rsid w:val="00C330BF"/>
    <w:rsid w:val="00C3335E"/>
    <w:rsid w:val="00C33E3F"/>
    <w:rsid w:val="00C345F1"/>
    <w:rsid w:val="00C34DF5"/>
    <w:rsid w:val="00C3529C"/>
    <w:rsid w:val="00C3569E"/>
    <w:rsid w:val="00C3570B"/>
    <w:rsid w:val="00C362A2"/>
    <w:rsid w:val="00C365A4"/>
    <w:rsid w:val="00C36995"/>
    <w:rsid w:val="00C36E65"/>
    <w:rsid w:val="00C36EF3"/>
    <w:rsid w:val="00C37094"/>
    <w:rsid w:val="00C371AF"/>
    <w:rsid w:val="00C37829"/>
    <w:rsid w:val="00C37F0F"/>
    <w:rsid w:val="00C403ED"/>
    <w:rsid w:val="00C40A74"/>
    <w:rsid w:val="00C40C06"/>
    <w:rsid w:val="00C40D92"/>
    <w:rsid w:val="00C410D1"/>
    <w:rsid w:val="00C413A7"/>
    <w:rsid w:val="00C41862"/>
    <w:rsid w:val="00C41A23"/>
    <w:rsid w:val="00C41D5C"/>
    <w:rsid w:val="00C4233F"/>
    <w:rsid w:val="00C42CA2"/>
    <w:rsid w:val="00C42CBA"/>
    <w:rsid w:val="00C431AD"/>
    <w:rsid w:val="00C4336A"/>
    <w:rsid w:val="00C4339D"/>
    <w:rsid w:val="00C433CF"/>
    <w:rsid w:val="00C436E3"/>
    <w:rsid w:val="00C44297"/>
    <w:rsid w:val="00C44964"/>
    <w:rsid w:val="00C44A5F"/>
    <w:rsid w:val="00C45120"/>
    <w:rsid w:val="00C458CD"/>
    <w:rsid w:val="00C458F6"/>
    <w:rsid w:val="00C45E19"/>
    <w:rsid w:val="00C466FF"/>
    <w:rsid w:val="00C4675C"/>
    <w:rsid w:val="00C46B9A"/>
    <w:rsid w:val="00C46BC7"/>
    <w:rsid w:val="00C476A2"/>
    <w:rsid w:val="00C47B2D"/>
    <w:rsid w:val="00C503CF"/>
    <w:rsid w:val="00C50740"/>
    <w:rsid w:val="00C50BA2"/>
    <w:rsid w:val="00C51396"/>
    <w:rsid w:val="00C516A4"/>
    <w:rsid w:val="00C518F1"/>
    <w:rsid w:val="00C51D40"/>
    <w:rsid w:val="00C51DD4"/>
    <w:rsid w:val="00C520CC"/>
    <w:rsid w:val="00C52163"/>
    <w:rsid w:val="00C52C59"/>
    <w:rsid w:val="00C52D85"/>
    <w:rsid w:val="00C531C1"/>
    <w:rsid w:val="00C538B7"/>
    <w:rsid w:val="00C538CC"/>
    <w:rsid w:val="00C53B34"/>
    <w:rsid w:val="00C5424C"/>
    <w:rsid w:val="00C5469E"/>
    <w:rsid w:val="00C54CB5"/>
    <w:rsid w:val="00C56340"/>
    <w:rsid w:val="00C568F8"/>
    <w:rsid w:val="00C56DE1"/>
    <w:rsid w:val="00C56F53"/>
    <w:rsid w:val="00C5773F"/>
    <w:rsid w:val="00C600F1"/>
    <w:rsid w:val="00C60B05"/>
    <w:rsid w:val="00C60EC7"/>
    <w:rsid w:val="00C61075"/>
    <w:rsid w:val="00C613A4"/>
    <w:rsid w:val="00C61973"/>
    <w:rsid w:val="00C62604"/>
    <w:rsid w:val="00C62CCB"/>
    <w:rsid w:val="00C62F16"/>
    <w:rsid w:val="00C63259"/>
    <w:rsid w:val="00C63720"/>
    <w:rsid w:val="00C63775"/>
    <w:rsid w:val="00C63E42"/>
    <w:rsid w:val="00C64229"/>
    <w:rsid w:val="00C64269"/>
    <w:rsid w:val="00C647E1"/>
    <w:rsid w:val="00C648AB"/>
    <w:rsid w:val="00C65079"/>
    <w:rsid w:val="00C65505"/>
    <w:rsid w:val="00C65C14"/>
    <w:rsid w:val="00C6641E"/>
    <w:rsid w:val="00C6680F"/>
    <w:rsid w:val="00C66B43"/>
    <w:rsid w:val="00C66B4B"/>
    <w:rsid w:val="00C66D41"/>
    <w:rsid w:val="00C66F1B"/>
    <w:rsid w:val="00C7024A"/>
    <w:rsid w:val="00C706A4"/>
    <w:rsid w:val="00C70926"/>
    <w:rsid w:val="00C70BFC"/>
    <w:rsid w:val="00C70D62"/>
    <w:rsid w:val="00C70E4C"/>
    <w:rsid w:val="00C70E8F"/>
    <w:rsid w:val="00C70F46"/>
    <w:rsid w:val="00C71497"/>
    <w:rsid w:val="00C7172E"/>
    <w:rsid w:val="00C71C74"/>
    <w:rsid w:val="00C71F9D"/>
    <w:rsid w:val="00C72376"/>
    <w:rsid w:val="00C72509"/>
    <w:rsid w:val="00C72A16"/>
    <w:rsid w:val="00C7301A"/>
    <w:rsid w:val="00C736D8"/>
    <w:rsid w:val="00C73836"/>
    <w:rsid w:val="00C73D91"/>
    <w:rsid w:val="00C73FF3"/>
    <w:rsid w:val="00C740C9"/>
    <w:rsid w:val="00C74A00"/>
    <w:rsid w:val="00C75961"/>
    <w:rsid w:val="00C760AA"/>
    <w:rsid w:val="00C7703A"/>
    <w:rsid w:val="00C771F3"/>
    <w:rsid w:val="00C77431"/>
    <w:rsid w:val="00C7777C"/>
    <w:rsid w:val="00C77D89"/>
    <w:rsid w:val="00C8006B"/>
    <w:rsid w:val="00C8086F"/>
    <w:rsid w:val="00C816BF"/>
    <w:rsid w:val="00C81B48"/>
    <w:rsid w:val="00C822C9"/>
    <w:rsid w:val="00C828D7"/>
    <w:rsid w:val="00C829B0"/>
    <w:rsid w:val="00C8387D"/>
    <w:rsid w:val="00C83996"/>
    <w:rsid w:val="00C842D7"/>
    <w:rsid w:val="00C8483C"/>
    <w:rsid w:val="00C84E59"/>
    <w:rsid w:val="00C850E1"/>
    <w:rsid w:val="00C8529F"/>
    <w:rsid w:val="00C86262"/>
    <w:rsid w:val="00C8638E"/>
    <w:rsid w:val="00C864F3"/>
    <w:rsid w:val="00C86678"/>
    <w:rsid w:val="00C86979"/>
    <w:rsid w:val="00C86FB3"/>
    <w:rsid w:val="00C86FBD"/>
    <w:rsid w:val="00C870A2"/>
    <w:rsid w:val="00C8716D"/>
    <w:rsid w:val="00C874BE"/>
    <w:rsid w:val="00C87BBF"/>
    <w:rsid w:val="00C901F3"/>
    <w:rsid w:val="00C907E3"/>
    <w:rsid w:val="00C91CE9"/>
    <w:rsid w:val="00C930DD"/>
    <w:rsid w:val="00C93569"/>
    <w:rsid w:val="00C93707"/>
    <w:rsid w:val="00C93787"/>
    <w:rsid w:val="00C93DA4"/>
    <w:rsid w:val="00C93DF3"/>
    <w:rsid w:val="00C941DF"/>
    <w:rsid w:val="00C9422E"/>
    <w:rsid w:val="00C95366"/>
    <w:rsid w:val="00C95588"/>
    <w:rsid w:val="00C95BFC"/>
    <w:rsid w:val="00C95C56"/>
    <w:rsid w:val="00C9603B"/>
    <w:rsid w:val="00C960D5"/>
    <w:rsid w:val="00C9705B"/>
    <w:rsid w:val="00C97214"/>
    <w:rsid w:val="00C977BA"/>
    <w:rsid w:val="00CA050A"/>
    <w:rsid w:val="00CA0910"/>
    <w:rsid w:val="00CA0CE6"/>
    <w:rsid w:val="00CA0FB8"/>
    <w:rsid w:val="00CA1E2B"/>
    <w:rsid w:val="00CA2451"/>
    <w:rsid w:val="00CA29E2"/>
    <w:rsid w:val="00CA3492"/>
    <w:rsid w:val="00CA403B"/>
    <w:rsid w:val="00CA447D"/>
    <w:rsid w:val="00CA4A18"/>
    <w:rsid w:val="00CA5652"/>
    <w:rsid w:val="00CA5A3C"/>
    <w:rsid w:val="00CA5C3E"/>
    <w:rsid w:val="00CA65A4"/>
    <w:rsid w:val="00CA69EE"/>
    <w:rsid w:val="00CA6C47"/>
    <w:rsid w:val="00CA6D0B"/>
    <w:rsid w:val="00CA7796"/>
    <w:rsid w:val="00CA7A9F"/>
    <w:rsid w:val="00CA7B38"/>
    <w:rsid w:val="00CA7DC6"/>
    <w:rsid w:val="00CA7F01"/>
    <w:rsid w:val="00CB03F5"/>
    <w:rsid w:val="00CB043C"/>
    <w:rsid w:val="00CB09BE"/>
    <w:rsid w:val="00CB1058"/>
    <w:rsid w:val="00CB167D"/>
    <w:rsid w:val="00CB1EED"/>
    <w:rsid w:val="00CB2837"/>
    <w:rsid w:val="00CB2B9A"/>
    <w:rsid w:val="00CB2F7D"/>
    <w:rsid w:val="00CB2FC7"/>
    <w:rsid w:val="00CB32F2"/>
    <w:rsid w:val="00CB37CA"/>
    <w:rsid w:val="00CB37ED"/>
    <w:rsid w:val="00CB40D2"/>
    <w:rsid w:val="00CB4355"/>
    <w:rsid w:val="00CB48A3"/>
    <w:rsid w:val="00CB5AF5"/>
    <w:rsid w:val="00CB5C15"/>
    <w:rsid w:val="00CB5CCB"/>
    <w:rsid w:val="00CB5D48"/>
    <w:rsid w:val="00CB5F7D"/>
    <w:rsid w:val="00CB779E"/>
    <w:rsid w:val="00CB7F28"/>
    <w:rsid w:val="00CC04CD"/>
    <w:rsid w:val="00CC086A"/>
    <w:rsid w:val="00CC0D85"/>
    <w:rsid w:val="00CC12FF"/>
    <w:rsid w:val="00CC15FC"/>
    <w:rsid w:val="00CC2182"/>
    <w:rsid w:val="00CC34F2"/>
    <w:rsid w:val="00CC361F"/>
    <w:rsid w:val="00CC3957"/>
    <w:rsid w:val="00CC3D4E"/>
    <w:rsid w:val="00CC40ED"/>
    <w:rsid w:val="00CC43F5"/>
    <w:rsid w:val="00CC4868"/>
    <w:rsid w:val="00CC4EF0"/>
    <w:rsid w:val="00CC5D4E"/>
    <w:rsid w:val="00CC5EF9"/>
    <w:rsid w:val="00CC606A"/>
    <w:rsid w:val="00CC64AA"/>
    <w:rsid w:val="00CC69A5"/>
    <w:rsid w:val="00CC7831"/>
    <w:rsid w:val="00CC78F5"/>
    <w:rsid w:val="00CC7B2A"/>
    <w:rsid w:val="00CC7E5B"/>
    <w:rsid w:val="00CC7E77"/>
    <w:rsid w:val="00CD13FC"/>
    <w:rsid w:val="00CD1C58"/>
    <w:rsid w:val="00CD2124"/>
    <w:rsid w:val="00CD27CA"/>
    <w:rsid w:val="00CD303F"/>
    <w:rsid w:val="00CD31B8"/>
    <w:rsid w:val="00CD35A6"/>
    <w:rsid w:val="00CD3AC1"/>
    <w:rsid w:val="00CD3B3F"/>
    <w:rsid w:val="00CD3C36"/>
    <w:rsid w:val="00CD47B1"/>
    <w:rsid w:val="00CD4B5C"/>
    <w:rsid w:val="00CD4D3C"/>
    <w:rsid w:val="00CD4DC4"/>
    <w:rsid w:val="00CD4E9B"/>
    <w:rsid w:val="00CD556A"/>
    <w:rsid w:val="00CD5793"/>
    <w:rsid w:val="00CD57CB"/>
    <w:rsid w:val="00CD5A25"/>
    <w:rsid w:val="00CD5FFB"/>
    <w:rsid w:val="00CD6221"/>
    <w:rsid w:val="00CD6CD9"/>
    <w:rsid w:val="00CD70D0"/>
    <w:rsid w:val="00CD763A"/>
    <w:rsid w:val="00CD7792"/>
    <w:rsid w:val="00CE0057"/>
    <w:rsid w:val="00CE0102"/>
    <w:rsid w:val="00CE0973"/>
    <w:rsid w:val="00CE115C"/>
    <w:rsid w:val="00CE142B"/>
    <w:rsid w:val="00CE1870"/>
    <w:rsid w:val="00CE1F28"/>
    <w:rsid w:val="00CE25C6"/>
    <w:rsid w:val="00CE2F98"/>
    <w:rsid w:val="00CE3492"/>
    <w:rsid w:val="00CE3629"/>
    <w:rsid w:val="00CE375F"/>
    <w:rsid w:val="00CE3937"/>
    <w:rsid w:val="00CE395A"/>
    <w:rsid w:val="00CE3AA5"/>
    <w:rsid w:val="00CE4754"/>
    <w:rsid w:val="00CE4CAD"/>
    <w:rsid w:val="00CE589E"/>
    <w:rsid w:val="00CE61AE"/>
    <w:rsid w:val="00CE63F5"/>
    <w:rsid w:val="00CE6586"/>
    <w:rsid w:val="00CE69D6"/>
    <w:rsid w:val="00CE6ED2"/>
    <w:rsid w:val="00CE74C2"/>
    <w:rsid w:val="00CE755C"/>
    <w:rsid w:val="00CE7E35"/>
    <w:rsid w:val="00CF092E"/>
    <w:rsid w:val="00CF0A92"/>
    <w:rsid w:val="00CF0D84"/>
    <w:rsid w:val="00CF1328"/>
    <w:rsid w:val="00CF1C0E"/>
    <w:rsid w:val="00CF1F42"/>
    <w:rsid w:val="00CF25B0"/>
    <w:rsid w:val="00CF2638"/>
    <w:rsid w:val="00CF3F30"/>
    <w:rsid w:val="00CF412D"/>
    <w:rsid w:val="00CF46C7"/>
    <w:rsid w:val="00CF48E6"/>
    <w:rsid w:val="00CF4C26"/>
    <w:rsid w:val="00CF4D6A"/>
    <w:rsid w:val="00CF4EC3"/>
    <w:rsid w:val="00CF501B"/>
    <w:rsid w:val="00CF5EA4"/>
    <w:rsid w:val="00CF5FBD"/>
    <w:rsid w:val="00CF6395"/>
    <w:rsid w:val="00CF7525"/>
    <w:rsid w:val="00CF7DF5"/>
    <w:rsid w:val="00D0074E"/>
    <w:rsid w:val="00D00BBA"/>
    <w:rsid w:val="00D0207C"/>
    <w:rsid w:val="00D023AA"/>
    <w:rsid w:val="00D02718"/>
    <w:rsid w:val="00D02A4F"/>
    <w:rsid w:val="00D02A6E"/>
    <w:rsid w:val="00D03A2A"/>
    <w:rsid w:val="00D069A6"/>
    <w:rsid w:val="00D06AFC"/>
    <w:rsid w:val="00D07427"/>
    <w:rsid w:val="00D07926"/>
    <w:rsid w:val="00D07AEC"/>
    <w:rsid w:val="00D07B35"/>
    <w:rsid w:val="00D102B0"/>
    <w:rsid w:val="00D1047F"/>
    <w:rsid w:val="00D10BE7"/>
    <w:rsid w:val="00D10DA8"/>
    <w:rsid w:val="00D115C3"/>
    <w:rsid w:val="00D11749"/>
    <w:rsid w:val="00D1185A"/>
    <w:rsid w:val="00D11870"/>
    <w:rsid w:val="00D11A2C"/>
    <w:rsid w:val="00D121D9"/>
    <w:rsid w:val="00D12AD2"/>
    <w:rsid w:val="00D1353E"/>
    <w:rsid w:val="00D13D66"/>
    <w:rsid w:val="00D13E8B"/>
    <w:rsid w:val="00D13EDE"/>
    <w:rsid w:val="00D145DC"/>
    <w:rsid w:val="00D14914"/>
    <w:rsid w:val="00D149C6"/>
    <w:rsid w:val="00D14ECA"/>
    <w:rsid w:val="00D1539E"/>
    <w:rsid w:val="00D155DF"/>
    <w:rsid w:val="00D1567B"/>
    <w:rsid w:val="00D15C9B"/>
    <w:rsid w:val="00D16574"/>
    <w:rsid w:val="00D16992"/>
    <w:rsid w:val="00D16A75"/>
    <w:rsid w:val="00D2014F"/>
    <w:rsid w:val="00D20B27"/>
    <w:rsid w:val="00D20BEF"/>
    <w:rsid w:val="00D216AF"/>
    <w:rsid w:val="00D21A71"/>
    <w:rsid w:val="00D22A92"/>
    <w:rsid w:val="00D23444"/>
    <w:rsid w:val="00D24050"/>
    <w:rsid w:val="00D24501"/>
    <w:rsid w:val="00D2478F"/>
    <w:rsid w:val="00D247DC"/>
    <w:rsid w:val="00D24855"/>
    <w:rsid w:val="00D24D6F"/>
    <w:rsid w:val="00D253E4"/>
    <w:rsid w:val="00D2571E"/>
    <w:rsid w:val="00D2588D"/>
    <w:rsid w:val="00D258A9"/>
    <w:rsid w:val="00D26207"/>
    <w:rsid w:val="00D262D2"/>
    <w:rsid w:val="00D262DC"/>
    <w:rsid w:val="00D26718"/>
    <w:rsid w:val="00D26B48"/>
    <w:rsid w:val="00D26DE1"/>
    <w:rsid w:val="00D27666"/>
    <w:rsid w:val="00D30C5C"/>
    <w:rsid w:val="00D31186"/>
    <w:rsid w:val="00D32394"/>
    <w:rsid w:val="00D32994"/>
    <w:rsid w:val="00D32C3D"/>
    <w:rsid w:val="00D32FC4"/>
    <w:rsid w:val="00D331D3"/>
    <w:rsid w:val="00D3441D"/>
    <w:rsid w:val="00D34A7E"/>
    <w:rsid w:val="00D34F03"/>
    <w:rsid w:val="00D353CC"/>
    <w:rsid w:val="00D35959"/>
    <w:rsid w:val="00D36020"/>
    <w:rsid w:val="00D361CF"/>
    <w:rsid w:val="00D364A9"/>
    <w:rsid w:val="00D366B2"/>
    <w:rsid w:val="00D373E3"/>
    <w:rsid w:val="00D376FA"/>
    <w:rsid w:val="00D37CBF"/>
    <w:rsid w:val="00D37D5E"/>
    <w:rsid w:val="00D37EB1"/>
    <w:rsid w:val="00D40457"/>
    <w:rsid w:val="00D40495"/>
    <w:rsid w:val="00D404D9"/>
    <w:rsid w:val="00D40F63"/>
    <w:rsid w:val="00D416DF"/>
    <w:rsid w:val="00D41FC3"/>
    <w:rsid w:val="00D4202F"/>
    <w:rsid w:val="00D422C0"/>
    <w:rsid w:val="00D427E2"/>
    <w:rsid w:val="00D42947"/>
    <w:rsid w:val="00D43052"/>
    <w:rsid w:val="00D45297"/>
    <w:rsid w:val="00D45314"/>
    <w:rsid w:val="00D45816"/>
    <w:rsid w:val="00D465EE"/>
    <w:rsid w:val="00D475EA"/>
    <w:rsid w:val="00D4766B"/>
    <w:rsid w:val="00D47C13"/>
    <w:rsid w:val="00D50807"/>
    <w:rsid w:val="00D50B89"/>
    <w:rsid w:val="00D50E2C"/>
    <w:rsid w:val="00D5207A"/>
    <w:rsid w:val="00D52890"/>
    <w:rsid w:val="00D52D6D"/>
    <w:rsid w:val="00D53022"/>
    <w:rsid w:val="00D5357B"/>
    <w:rsid w:val="00D53AFB"/>
    <w:rsid w:val="00D53D9C"/>
    <w:rsid w:val="00D54076"/>
    <w:rsid w:val="00D5414A"/>
    <w:rsid w:val="00D546B5"/>
    <w:rsid w:val="00D55527"/>
    <w:rsid w:val="00D555E7"/>
    <w:rsid w:val="00D5577F"/>
    <w:rsid w:val="00D5583B"/>
    <w:rsid w:val="00D558B6"/>
    <w:rsid w:val="00D55DA5"/>
    <w:rsid w:val="00D55F10"/>
    <w:rsid w:val="00D56D65"/>
    <w:rsid w:val="00D57510"/>
    <w:rsid w:val="00D57AAB"/>
    <w:rsid w:val="00D60000"/>
    <w:rsid w:val="00D60212"/>
    <w:rsid w:val="00D60351"/>
    <w:rsid w:val="00D60417"/>
    <w:rsid w:val="00D60A67"/>
    <w:rsid w:val="00D613BF"/>
    <w:rsid w:val="00D61D4E"/>
    <w:rsid w:val="00D6221E"/>
    <w:rsid w:val="00D629E2"/>
    <w:rsid w:val="00D62E67"/>
    <w:rsid w:val="00D635E4"/>
    <w:rsid w:val="00D63821"/>
    <w:rsid w:val="00D63DD1"/>
    <w:rsid w:val="00D63F76"/>
    <w:rsid w:val="00D64416"/>
    <w:rsid w:val="00D64692"/>
    <w:rsid w:val="00D64B7B"/>
    <w:rsid w:val="00D64BEC"/>
    <w:rsid w:val="00D64E5E"/>
    <w:rsid w:val="00D65709"/>
    <w:rsid w:val="00D65714"/>
    <w:rsid w:val="00D66B7E"/>
    <w:rsid w:val="00D66F4E"/>
    <w:rsid w:val="00D66FF8"/>
    <w:rsid w:val="00D674B7"/>
    <w:rsid w:val="00D67508"/>
    <w:rsid w:val="00D67977"/>
    <w:rsid w:val="00D67CD4"/>
    <w:rsid w:val="00D700AD"/>
    <w:rsid w:val="00D7071E"/>
    <w:rsid w:val="00D71034"/>
    <w:rsid w:val="00D7223A"/>
    <w:rsid w:val="00D7226F"/>
    <w:rsid w:val="00D72644"/>
    <w:rsid w:val="00D7287F"/>
    <w:rsid w:val="00D728F9"/>
    <w:rsid w:val="00D72B0E"/>
    <w:rsid w:val="00D72B15"/>
    <w:rsid w:val="00D730FE"/>
    <w:rsid w:val="00D73497"/>
    <w:rsid w:val="00D73781"/>
    <w:rsid w:val="00D740E7"/>
    <w:rsid w:val="00D744BC"/>
    <w:rsid w:val="00D747BD"/>
    <w:rsid w:val="00D74B8D"/>
    <w:rsid w:val="00D74FD3"/>
    <w:rsid w:val="00D758DF"/>
    <w:rsid w:val="00D75A71"/>
    <w:rsid w:val="00D761A5"/>
    <w:rsid w:val="00D7686C"/>
    <w:rsid w:val="00D76E02"/>
    <w:rsid w:val="00D77365"/>
    <w:rsid w:val="00D778A0"/>
    <w:rsid w:val="00D77A7B"/>
    <w:rsid w:val="00D77B5E"/>
    <w:rsid w:val="00D8057E"/>
    <w:rsid w:val="00D809B2"/>
    <w:rsid w:val="00D80EA0"/>
    <w:rsid w:val="00D80F4A"/>
    <w:rsid w:val="00D81701"/>
    <w:rsid w:val="00D81D25"/>
    <w:rsid w:val="00D81FF5"/>
    <w:rsid w:val="00D82BB5"/>
    <w:rsid w:val="00D83251"/>
    <w:rsid w:val="00D834E4"/>
    <w:rsid w:val="00D8362C"/>
    <w:rsid w:val="00D83D01"/>
    <w:rsid w:val="00D84081"/>
    <w:rsid w:val="00D84413"/>
    <w:rsid w:val="00D84451"/>
    <w:rsid w:val="00D8484F"/>
    <w:rsid w:val="00D84996"/>
    <w:rsid w:val="00D84E96"/>
    <w:rsid w:val="00D852E0"/>
    <w:rsid w:val="00D858CC"/>
    <w:rsid w:val="00D85A7C"/>
    <w:rsid w:val="00D863FE"/>
    <w:rsid w:val="00D864A1"/>
    <w:rsid w:val="00D866E5"/>
    <w:rsid w:val="00D86A73"/>
    <w:rsid w:val="00D86E19"/>
    <w:rsid w:val="00D87057"/>
    <w:rsid w:val="00D87625"/>
    <w:rsid w:val="00D8789E"/>
    <w:rsid w:val="00D87A85"/>
    <w:rsid w:val="00D87EAA"/>
    <w:rsid w:val="00D90A0A"/>
    <w:rsid w:val="00D90DB6"/>
    <w:rsid w:val="00D92123"/>
    <w:rsid w:val="00D921B5"/>
    <w:rsid w:val="00D92522"/>
    <w:rsid w:val="00D92560"/>
    <w:rsid w:val="00D926EC"/>
    <w:rsid w:val="00D9294C"/>
    <w:rsid w:val="00D92A9F"/>
    <w:rsid w:val="00D92E9F"/>
    <w:rsid w:val="00D93290"/>
    <w:rsid w:val="00D9389B"/>
    <w:rsid w:val="00D939A2"/>
    <w:rsid w:val="00D93BEE"/>
    <w:rsid w:val="00D94989"/>
    <w:rsid w:val="00D952E2"/>
    <w:rsid w:val="00D95488"/>
    <w:rsid w:val="00D95626"/>
    <w:rsid w:val="00D95765"/>
    <w:rsid w:val="00D958ED"/>
    <w:rsid w:val="00D95C95"/>
    <w:rsid w:val="00D95D7A"/>
    <w:rsid w:val="00D96D2F"/>
    <w:rsid w:val="00D97091"/>
    <w:rsid w:val="00D975B5"/>
    <w:rsid w:val="00D975F5"/>
    <w:rsid w:val="00D97675"/>
    <w:rsid w:val="00D97DF3"/>
    <w:rsid w:val="00D97F3F"/>
    <w:rsid w:val="00DA01BB"/>
    <w:rsid w:val="00DA0232"/>
    <w:rsid w:val="00DA0C2D"/>
    <w:rsid w:val="00DA146C"/>
    <w:rsid w:val="00DA153D"/>
    <w:rsid w:val="00DA2BB7"/>
    <w:rsid w:val="00DA2CAF"/>
    <w:rsid w:val="00DA2D7F"/>
    <w:rsid w:val="00DA30E4"/>
    <w:rsid w:val="00DA3252"/>
    <w:rsid w:val="00DA330A"/>
    <w:rsid w:val="00DA3443"/>
    <w:rsid w:val="00DA3480"/>
    <w:rsid w:val="00DA34DF"/>
    <w:rsid w:val="00DA351B"/>
    <w:rsid w:val="00DA36B4"/>
    <w:rsid w:val="00DA3BE7"/>
    <w:rsid w:val="00DA3D83"/>
    <w:rsid w:val="00DA410D"/>
    <w:rsid w:val="00DA4923"/>
    <w:rsid w:val="00DA52A3"/>
    <w:rsid w:val="00DA68B8"/>
    <w:rsid w:val="00DB09AC"/>
    <w:rsid w:val="00DB0EF8"/>
    <w:rsid w:val="00DB13CF"/>
    <w:rsid w:val="00DB171B"/>
    <w:rsid w:val="00DB180E"/>
    <w:rsid w:val="00DB1BEE"/>
    <w:rsid w:val="00DB2BFB"/>
    <w:rsid w:val="00DB2EAD"/>
    <w:rsid w:val="00DB34C9"/>
    <w:rsid w:val="00DB37CA"/>
    <w:rsid w:val="00DB3884"/>
    <w:rsid w:val="00DB3BF1"/>
    <w:rsid w:val="00DB432B"/>
    <w:rsid w:val="00DB48E2"/>
    <w:rsid w:val="00DB4BEB"/>
    <w:rsid w:val="00DB50CC"/>
    <w:rsid w:val="00DB55A2"/>
    <w:rsid w:val="00DB61ED"/>
    <w:rsid w:val="00DB636E"/>
    <w:rsid w:val="00DB64AC"/>
    <w:rsid w:val="00DB6729"/>
    <w:rsid w:val="00DB6D20"/>
    <w:rsid w:val="00DB6FD2"/>
    <w:rsid w:val="00DB78CD"/>
    <w:rsid w:val="00DB79EE"/>
    <w:rsid w:val="00DC011F"/>
    <w:rsid w:val="00DC0557"/>
    <w:rsid w:val="00DC11AE"/>
    <w:rsid w:val="00DC14A6"/>
    <w:rsid w:val="00DC14D2"/>
    <w:rsid w:val="00DC172E"/>
    <w:rsid w:val="00DC1768"/>
    <w:rsid w:val="00DC1F95"/>
    <w:rsid w:val="00DC20B7"/>
    <w:rsid w:val="00DC26F3"/>
    <w:rsid w:val="00DC2A29"/>
    <w:rsid w:val="00DC2D97"/>
    <w:rsid w:val="00DC2F4D"/>
    <w:rsid w:val="00DC35AE"/>
    <w:rsid w:val="00DC3689"/>
    <w:rsid w:val="00DC3BBF"/>
    <w:rsid w:val="00DC47C3"/>
    <w:rsid w:val="00DC49E6"/>
    <w:rsid w:val="00DC4F39"/>
    <w:rsid w:val="00DC51D1"/>
    <w:rsid w:val="00DC5467"/>
    <w:rsid w:val="00DC5DF9"/>
    <w:rsid w:val="00DC6F48"/>
    <w:rsid w:val="00DC76A1"/>
    <w:rsid w:val="00DC785D"/>
    <w:rsid w:val="00DC7E9E"/>
    <w:rsid w:val="00DD0BB9"/>
    <w:rsid w:val="00DD1154"/>
    <w:rsid w:val="00DD1A1E"/>
    <w:rsid w:val="00DD1FBE"/>
    <w:rsid w:val="00DD30E0"/>
    <w:rsid w:val="00DD3B8B"/>
    <w:rsid w:val="00DD48C3"/>
    <w:rsid w:val="00DD4955"/>
    <w:rsid w:val="00DD5067"/>
    <w:rsid w:val="00DD5520"/>
    <w:rsid w:val="00DD5B12"/>
    <w:rsid w:val="00DD5E61"/>
    <w:rsid w:val="00DD6955"/>
    <w:rsid w:val="00DD6A55"/>
    <w:rsid w:val="00DD6B38"/>
    <w:rsid w:val="00DD713F"/>
    <w:rsid w:val="00DD759E"/>
    <w:rsid w:val="00DD7C1B"/>
    <w:rsid w:val="00DD7CD3"/>
    <w:rsid w:val="00DD7EC0"/>
    <w:rsid w:val="00DD7F0E"/>
    <w:rsid w:val="00DE0359"/>
    <w:rsid w:val="00DE0625"/>
    <w:rsid w:val="00DE07DC"/>
    <w:rsid w:val="00DE099C"/>
    <w:rsid w:val="00DE0B35"/>
    <w:rsid w:val="00DE0D03"/>
    <w:rsid w:val="00DE0D49"/>
    <w:rsid w:val="00DE10E4"/>
    <w:rsid w:val="00DE15F8"/>
    <w:rsid w:val="00DE1C8E"/>
    <w:rsid w:val="00DE24A5"/>
    <w:rsid w:val="00DE283D"/>
    <w:rsid w:val="00DE2B63"/>
    <w:rsid w:val="00DE2D67"/>
    <w:rsid w:val="00DE337D"/>
    <w:rsid w:val="00DE3D15"/>
    <w:rsid w:val="00DE3F3F"/>
    <w:rsid w:val="00DE41BB"/>
    <w:rsid w:val="00DE43CF"/>
    <w:rsid w:val="00DE4541"/>
    <w:rsid w:val="00DE4A95"/>
    <w:rsid w:val="00DE4C37"/>
    <w:rsid w:val="00DE4C56"/>
    <w:rsid w:val="00DE526A"/>
    <w:rsid w:val="00DE537D"/>
    <w:rsid w:val="00DE5BFF"/>
    <w:rsid w:val="00DE6046"/>
    <w:rsid w:val="00DE65D1"/>
    <w:rsid w:val="00DE6708"/>
    <w:rsid w:val="00DE68A7"/>
    <w:rsid w:val="00DE6B0B"/>
    <w:rsid w:val="00DE6EC2"/>
    <w:rsid w:val="00DE7D78"/>
    <w:rsid w:val="00DE7DC8"/>
    <w:rsid w:val="00DF00CB"/>
    <w:rsid w:val="00DF0103"/>
    <w:rsid w:val="00DF0CB8"/>
    <w:rsid w:val="00DF0DC0"/>
    <w:rsid w:val="00DF0F45"/>
    <w:rsid w:val="00DF11E0"/>
    <w:rsid w:val="00DF154F"/>
    <w:rsid w:val="00DF193D"/>
    <w:rsid w:val="00DF19C1"/>
    <w:rsid w:val="00DF2BCD"/>
    <w:rsid w:val="00DF354F"/>
    <w:rsid w:val="00DF3C68"/>
    <w:rsid w:val="00DF4745"/>
    <w:rsid w:val="00DF4754"/>
    <w:rsid w:val="00DF514A"/>
    <w:rsid w:val="00DF549E"/>
    <w:rsid w:val="00DF666F"/>
    <w:rsid w:val="00DF6E38"/>
    <w:rsid w:val="00DF6EE1"/>
    <w:rsid w:val="00DF6F6F"/>
    <w:rsid w:val="00DF723C"/>
    <w:rsid w:val="00DF726E"/>
    <w:rsid w:val="00DF763B"/>
    <w:rsid w:val="00DF7C70"/>
    <w:rsid w:val="00DF7D43"/>
    <w:rsid w:val="00DF7FF9"/>
    <w:rsid w:val="00E002CA"/>
    <w:rsid w:val="00E002F7"/>
    <w:rsid w:val="00E00486"/>
    <w:rsid w:val="00E0051A"/>
    <w:rsid w:val="00E00C5A"/>
    <w:rsid w:val="00E00D2C"/>
    <w:rsid w:val="00E00FDD"/>
    <w:rsid w:val="00E01D2E"/>
    <w:rsid w:val="00E01DEE"/>
    <w:rsid w:val="00E01E61"/>
    <w:rsid w:val="00E01EC2"/>
    <w:rsid w:val="00E0317A"/>
    <w:rsid w:val="00E03372"/>
    <w:rsid w:val="00E04029"/>
    <w:rsid w:val="00E04998"/>
    <w:rsid w:val="00E0509E"/>
    <w:rsid w:val="00E050D9"/>
    <w:rsid w:val="00E057D6"/>
    <w:rsid w:val="00E05CD7"/>
    <w:rsid w:val="00E05D3E"/>
    <w:rsid w:val="00E060B1"/>
    <w:rsid w:val="00E064D6"/>
    <w:rsid w:val="00E06647"/>
    <w:rsid w:val="00E06B53"/>
    <w:rsid w:val="00E06B61"/>
    <w:rsid w:val="00E07626"/>
    <w:rsid w:val="00E07960"/>
    <w:rsid w:val="00E079C0"/>
    <w:rsid w:val="00E07A8C"/>
    <w:rsid w:val="00E07B7B"/>
    <w:rsid w:val="00E07C61"/>
    <w:rsid w:val="00E07F77"/>
    <w:rsid w:val="00E102ED"/>
    <w:rsid w:val="00E10EB7"/>
    <w:rsid w:val="00E115C5"/>
    <w:rsid w:val="00E11759"/>
    <w:rsid w:val="00E11798"/>
    <w:rsid w:val="00E12512"/>
    <w:rsid w:val="00E12B5E"/>
    <w:rsid w:val="00E12F98"/>
    <w:rsid w:val="00E139F9"/>
    <w:rsid w:val="00E148D4"/>
    <w:rsid w:val="00E14F12"/>
    <w:rsid w:val="00E15111"/>
    <w:rsid w:val="00E159EC"/>
    <w:rsid w:val="00E1631A"/>
    <w:rsid w:val="00E16921"/>
    <w:rsid w:val="00E16AF9"/>
    <w:rsid w:val="00E16D9A"/>
    <w:rsid w:val="00E17746"/>
    <w:rsid w:val="00E17F82"/>
    <w:rsid w:val="00E17F86"/>
    <w:rsid w:val="00E20154"/>
    <w:rsid w:val="00E20A49"/>
    <w:rsid w:val="00E220CC"/>
    <w:rsid w:val="00E2279B"/>
    <w:rsid w:val="00E22A26"/>
    <w:rsid w:val="00E22AC3"/>
    <w:rsid w:val="00E23474"/>
    <w:rsid w:val="00E23570"/>
    <w:rsid w:val="00E237FC"/>
    <w:rsid w:val="00E23926"/>
    <w:rsid w:val="00E24D85"/>
    <w:rsid w:val="00E251BE"/>
    <w:rsid w:val="00E26166"/>
    <w:rsid w:val="00E269C1"/>
    <w:rsid w:val="00E27323"/>
    <w:rsid w:val="00E27783"/>
    <w:rsid w:val="00E2788C"/>
    <w:rsid w:val="00E27AC5"/>
    <w:rsid w:val="00E30122"/>
    <w:rsid w:val="00E308DF"/>
    <w:rsid w:val="00E309CD"/>
    <w:rsid w:val="00E311F6"/>
    <w:rsid w:val="00E326F4"/>
    <w:rsid w:val="00E33A3C"/>
    <w:rsid w:val="00E33C8C"/>
    <w:rsid w:val="00E342EE"/>
    <w:rsid w:val="00E34787"/>
    <w:rsid w:val="00E3485F"/>
    <w:rsid w:val="00E35178"/>
    <w:rsid w:val="00E359F4"/>
    <w:rsid w:val="00E35CE7"/>
    <w:rsid w:val="00E35D50"/>
    <w:rsid w:val="00E360CE"/>
    <w:rsid w:val="00E36BDA"/>
    <w:rsid w:val="00E36CCD"/>
    <w:rsid w:val="00E36FDF"/>
    <w:rsid w:val="00E374EC"/>
    <w:rsid w:val="00E374F1"/>
    <w:rsid w:val="00E37534"/>
    <w:rsid w:val="00E3788A"/>
    <w:rsid w:val="00E378DD"/>
    <w:rsid w:val="00E37DD5"/>
    <w:rsid w:val="00E37EAB"/>
    <w:rsid w:val="00E4026F"/>
    <w:rsid w:val="00E402A5"/>
    <w:rsid w:val="00E40FBE"/>
    <w:rsid w:val="00E4140D"/>
    <w:rsid w:val="00E414B4"/>
    <w:rsid w:val="00E41993"/>
    <w:rsid w:val="00E42BFA"/>
    <w:rsid w:val="00E43085"/>
    <w:rsid w:val="00E43408"/>
    <w:rsid w:val="00E43582"/>
    <w:rsid w:val="00E43744"/>
    <w:rsid w:val="00E43AA3"/>
    <w:rsid w:val="00E441E9"/>
    <w:rsid w:val="00E4456A"/>
    <w:rsid w:val="00E44602"/>
    <w:rsid w:val="00E45373"/>
    <w:rsid w:val="00E453A9"/>
    <w:rsid w:val="00E45460"/>
    <w:rsid w:val="00E4569A"/>
    <w:rsid w:val="00E45768"/>
    <w:rsid w:val="00E459B4"/>
    <w:rsid w:val="00E45CC5"/>
    <w:rsid w:val="00E4603A"/>
    <w:rsid w:val="00E465A6"/>
    <w:rsid w:val="00E4675C"/>
    <w:rsid w:val="00E467F3"/>
    <w:rsid w:val="00E4684D"/>
    <w:rsid w:val="00E46AAB"/>
    <w:rsid w:val="00E4736D"/>
    <w:rsid w:val="00E4752F"/>
    <w:rsid w:val="00E4780A"/>
    <w:rsid w:val="00E50E8E"/>
    <w:rsid w:val="00E51104"/>
    <w:rsid w:val="00E514D8"/>
    <w:rsid w:val="00E5191F"/>
    <w:rsid w:val="00E520EB"/>
    <w:rsid w:val="00E52141"/>
    <w:rsid w:val="00E52BD6"/>
    <w:rsid w:val="00E52DC0"/>
    <w:rsid w:val="00E5304D"/>
    <w:rsid w:val="00E5359B"/>
    <w:rsid w:val="00E53D0C"/>
    <w:rsid w:val="00E541D9"/>
    <w:rsid w:val="00E546CF"/>
    <w:rsid w:val="00E54CE5"/>
    <w:rsid w:val="00E54F2F"/>
    <w:rsid w:val="00E5504B"/>
    <w:rsid w:val="00E557F2"/>
    <w:rsid w:val="00E55BB0"/>
    <w:rsid w:val="00E55EB9"/>
    <w:rsid w:val="00E56491"/>
    <w:rsid w:val="00E56B98"/>
    <w:rsid w:val="00E56E5D"/>
    <w:rsid w:val="00E5735F"/>
    <w:rsid w:val="00E57BF9"/>
    <w:rsid w:val="00E57EB1"/>
    <w:rsid w:val="00E600CB"/>
    <w:rsid w:val="00E60BE1"/>
    <w:rsid w:val="00E612CA"/>
    <w:rsid w:val="00E61765"/>
    <w:rsid w:val="00E61A82"/>
    <w:rsid w:val="00E61E85"/>
    <w:rsid w:val="00E62652"/>
    <w:rsid w:val="00E62B06"/>
    <w:rsid w:val="00E6397E"/>
    <w:rsid w:val="00E63A08"/>
    <w:rsid w:val="00E63CD7"/>
    <w:rsid w:val="00E63DE1"/>
    <w:rsid w:val="00E64A78"/>
    <w:rsid w:val="00E65146"/>
    <w:rsid w:val="00E659D1"/>
    <w:rsid w:val="00E65F50"/>
    <w:rsid w:val="00E66222"/>
    <w:rsid w:val="00E667D8"/>
    <w:rsid w:val="00E668F0"/>
    <w:rsid w:val="00E6704B"/>
    <w:rsid w:val="00E674E9"/>
    <w:rsid w:val="00E67DCF"/>
    <w:rsid w:val="00E67E75"/>
    <w:rsid w:val="00E7069A"/>
    <w:rsid w:val="00E7092A"/>
    <w:rsid w:val="00E71049"/>
    <w:rsid w:val="00E719DA"/>
    <w:rsid w:val="00E71E26"/>
    <w:rsid w:val="00E720D0"/>
    <w:rsid w:val="00E721C8"/>
    <w:rsid w:val="00E722E8"/>
    <w:rsid w:val="00E723B9"/>
    <w:rsid w:val="00E730CE"/>
    <w:rsid w:val="00E73479"/>
    <w:rsid w:val="00E73E26"/>
    <w:rsid w:val="00E73E67"/>
    <w:rsid w:val="00E74414"/>
    <w:rsid w:val="00E744DD"/>
    <w:rsid w:val="00E74A85"/>
    <w:rsid w:val="00E7515E"/>
    <w:rsid w:val="00E752BB"/>
    <w:rsid w:val="00E75CB0"/>
    <w:rsid w:val="00E76015"/>
    <w:rsid w:val="00E76076"/>
    <w:rsid w:val="00E76585"/>
    <w:rsid w:val="00E766B7"/>
    <w:rsid w:val="00E767F1"/>
    <w:rsid w:val="00E7707F"/>
    <w:rsid w:val="00E779DB"/>
    <w:rsid w:val="00E779E4"/>
    <w:rsid w:val="00E77D69"/>
    <w:rsid w:val="00E77DB8"/>
    <w:rsid w:val="00E803B3"/>
    <w:rsid w:val="00E8042A"/>
    <w:rsid w:val="00E80691"/>
    <w:rsid w:val="00E80C48"/>
    <w:rsid w:val="00E81208"/>
    <w:rsid w:val="00E812C0"/>
    <w:rsid w:val="00E81516"/>
    <w:rsid w:val="00E818C7"/>
    <w:rsid w:val="00E81994"/>
    <w:rsid w:val="00E81CC6"/>
    <w:rsid w:val="00E81F83"/>
    <w:rsid w:val="00E82005"/>
    <w:rsid w:val="00E82692"/>
    <w:rsid w:val="00E83173"/>
    <w:rsid w:val="00E8320B"/>
    <w:rsid w:val="00E83309"/>
    <w:rsid w:val="00E83420"/>
    <w:rsid w:val="00E8360B"/>
    <w:rsid w:val="00E836EE"/>
    <w:rsid w:val="00E83889"/>
    <w:rsid w:val="00E84160"/>
    <w:rsid w:val="00E845FA"/>
    <w:rsid w:val="00E84A81"/>
    <w:rsid w:val="00E84BEF"/>
    <w:rsid w:val="00E84E55"/>
    <w:rsid w:val="00E85522"/>
    <w:rsid w:val="00E855BD"/>
    <w:rsid w:val="00E85845"/>
    <w:rsid w:val="00E85C21"/>
    <w:rsid w:val="00E86349"/>
    <w:rsid w:val="00E86E5F"/>
    <w:rsid w:val="00E86FE1"/>
    <w:rsid w:val="00E87199"/>
    <w:rsid w:val="00E8725D"/>
    <w:rsid w:val="00E87720"/>
    <w:rsid w:val="00E87D00"/>
    <w:rsid w:val="00E87EC0"/>
    <w:rsid w:val="00E90287"/>
    <w:rsid w:val="00E904A1"/>
    <w:rsid w:val="00E9189E"/>
    <w:rsid w:val="00E91A73"/>
    <w:rsid w:val="00E91EAC"/>
    <w:rsid w:val="00E92504"/>
    <w:rsid w:val="00E9256A"/>
    <w:rsid w:val="00E9286B"/>
    <w:rsid w:val="00E92B98"/>
    <w:rsid w:val="00E9306C"/>
    <w:rsid w:val="00E93A8D"/>
    <w:rsid w:val="00E94682"/>
    <w:rsid w:val="00E95A64"/>
    <w:rsid w:val="00E95DA2"/>
    <w:rsid w:val="00E9615F"/>
    <w:rsid w:val="00E961BF"/>
    <w:rsid w:val="00E96485"/>
    <w:rsid w:val="00E96953"/>
    <w:rsid w:val="00E978E5"/>
    <w:rsid w:val="00EA0A0B"/>
    <w:rsid w:val="00EA154D"/>
    <w:rsid w:val="00EA15F2"/>
    <w:rsid w:val="00EA1956"/>
    <w:rsid w:val="00EA1CCC"/>
    <w:rsid w:val="00EA1FA7"/>
    <w:rsid w:val="00EA24A9"/>
    <w:rsid w:val="00EA2A12"/>
    <w:rsid w:val="00EA2B8A"/>
    <w:rsid w:val="00EA4533"/>
    <w:rsid w:val="00EA47E2"/>
    <w:rsid w:val="00EA4FBF"/>
    <w:rsid w:val="00EA5075"/>
    <w:rsid w:val="00EA5956"/>
    <w:rsid w:val="00EA5C29"/>
    <w:rsid w:val="00EA747A"/>
    <w:rsid w:val="00EA7B29"/>
    <w:rsid w:val="00EA7D11"/>
    <w:rsid w:val="00EB025D"/>
    <w:rsid w:val="00EB043B"/>
    <w:rsid w:val="00EB0A09"/>
    <w:rsid w:val="00EB0ADF"/>
    <w:rsid w:val="00EB1A31"/>
    <w:rsid w:val="00EB1C45"/>
    <w:rsid w:val="00EB1FA9"/>
    <w:rsid w:val="00EB1FB5"/>
    <w:rsid w:val="00EB2BC0"/>
    <w:rsid w:val="00EB2FC6"/>
    <w:rsid w:val="00EB3022"/>
    <w:rsid w:val="00EB3086"/>
    <w:rsid w:val="00EB3E67"/>
    <w:rsid w:val="00EB3EA2"/>
    <w:rsid w:val="00EB3F76"/>
    <w:rsid w:val="00EB46C6"/>
    <w:rsid w:val="00EB48BF"/>
    <w:rsid w:val="00EB4A4D"/>
    <w:rsid w:val="00EB4DFC"/>
    <w:rsid w:val="00EB4F60"/>
    <w:rsid w:val="00EB5106"/>
    <w:rsid w:val="00EB5E9F"/>
    <w:rsid w:val="00EB7E3F"/>
    <w:rsid w:val="00EB7F53"/>
    <w:rsid w:val="00EC04C3"/>
    <w:rsid w:val="00EC0864"/>
    <w:rsid w:val="00EC125F"/>
    <w:rsid w:val="00EC14F0"/>
    <w:rsid w:val="00EC2026"/>
    <w:rsid w:val="00EC2044"/>
    <w:rsid w:val="00EC2B52"/>
    <w:rsid w:val="00EC329D"/>
    <w:rsid w:val="00EC3850"/>
    <w:rsid w:val="00EC52BB"/>
    <w:rsid w:val="00EC5334"/>
    <w:rsid w:val="00EC540C"/>
    <w:rsid w:val="00EC5472"/>
    <w:rsid w:val="00EC568B"/>
    <w:rsid w:val="00EC5773"/>
    <w:rsid w:val="00EC5CED"/>
    <w:rsid w:val="00EC60BA"/>
    <w:rsid w:val="00EC6134"/>
    <w:rsid w:val="00EC6BA0"/>
    <w:rsid w:val="00EC6D14"/>
    <w:rsid w:val="00EC7065"/>
    <w:rsid w:val="00ED05CD"/>
    <w:rsid w:val="00ED07FA"/>
    <w:rsid w:val="00ED0CE1"/>
    <w:rsid w:val="00ED0D25"/>
    <w:rsid w:val="00ED0E0C"/>
    <w:rsid w:val="00ED0EE6"/>
    <w:rsid w:val="00ED14D2"/>
    <w:rsid w:val="00ED18C4"/>
    <w:rsid w:val="00ED1ADE"/>
    <w:rsid w:val="00ED23A3"/>
    <w:rsid w:val="00ED2A1D"/>
    <w:rsid w:val="00ED2C07"/>
    <w:rsid w:val="00ED2FB8"/>
    <w:rsid w:val="00ED32B8"/>
    <w:rsid w:val="00ED3446"/>
    <w:rsid w:val="00ED3543"/>
    <w:rsid w:val="00ED37C5"/>
    <w:rsid w:val="00ED3AC2"/>
    <w:rsid w:val="00ED3F41"/>
    <w:rsid w:val="00ED40F7"/>
    <w:rsid w:val="00ED4215"/>
    <w:rsid w:val="00ED4259"/>
    <w:rsid w:val="00ED4484"/>
    <w:rsid w:val="00ED480F"/>
    <w:rsid w:val="00ED498C"/>
    <w:rsid w:val="00ED5100"/>
    <w:rsid w:val="00ED76CF"/>
    <w:rsid w:val="00ED7D6E"/>
    <w:rsid w:val="00ED7D72"/>
    <w:rsid w:val="00ED7FA0"/>
    <w:rsid w:val="00EE01FB"/>
    <w:rsid w:val="00EE06C9"/>
    <w:rsid w:val="00EE0CFC"/>
    <w:rsid w:val="00EE0E69"/>
    <w:rsid w:val="00EE139E"/>
    <w:rsid w:val="00EE194D"/>
    <w:rsid w:val="00EE19EA"/>
    <w:rsid w:val="00EE1BE1"/>
    <w:rsid w:val="00EE216D"/>
    <w:rsid w:val="00EE29F5"/>
    <w:rsid w:val="00EE2D27"/>
    <w:rsid w:val="00EE2E7A"/>
    <w:rsid w:val="00EE2F05"/>
    <w:rsid w:val="00EE3D2A"/>
    <w:rsid w:val="00EE3E34"/>
    <w:rsid w:val="00EE4492"/>
    <w:rsid w:val="00EE4A7F"/>
    <w:rsid w:val="00EE4B65"/>
    <w:rsid w:val="00EE5055"/>
    <w:rsid w:val="00EE68B4"/>
    <w:rsid w:val="00EE6A04"/>
    <w:rsid w:val="00EE6B00"/>
    <w:rsid w:val="00EE6EC9"/>
    <w:rsid w:val="00EE7356"/>
    <w:rsid w:val="00EF0B44"/>
    <w:rsid w:val="00EF1169"/>
    <w:rsid w:val="00EF129E"/>
    <w:rsid w:val="00EF1FB5"/>
    <w:rsid w:val="00EF201E"/>
    <w:rsid w:val="00EF2060"/>
    <w:rsid w:val="00EF220A"/>
    <w:rsid w:val="00EF2EA5"/>
    <w:rsid w:val="00EF315A"/>
    <w:rsid w:val="00EF36CD"/>
    <w:rsid w:val="00EF3A48"/>
    <w:rsid w:val="00EF417D"/>
    <w:rsid w:val="00EF4284"/>
    <w:rsid w:val="00EF454F"/>
    <w:rsid w:val="00EF4554"/>
    <w:rsid w:val="00EF484C"/>
    <w:rsid w:val="00EF4A63"/>
    <w:rsid w:val="00EF4DDA"/>
    <w:rsid w:val="00EF4FCE"/>
    <w:rsid w:val="00EF51CA"/>
    <w:rsid w:val="00EF5A84"/>
    <w:rsid w:val="00EF5EA2"/>
    <w:rsid w:val="00EF631D"/>
    <w:rsid w:val="00EF6CAD"/>
    <w:rsid w:val="00EF6D9E"/>
    <w:rsid w:val="00EF6DFE"/>
    <w:rsid w:val="00EF7204"/>
    <w:rsid w:val="00EF72CA"/>
    <w:rsid w:val="00EF732C"/>
    <w:rsid w:val="00EF7D2B"/>
    <w:rsid w:val="00F00369"/>
    <w:rsid w:val="00F005E4"/>
    <w:rsid w:val="00F00605"/>
    <w:rsid w:val="00F00F1B"/>
    <w:rsid w:val="00F01193"/>
    <w:rsid w:val="00F0123C"/>
    <w:rsid w:val="00F012DF"/>
    <w:rsid w:val="00F012EB"/>
    <w:rsid w:val="00F01332"/>
    <w:rsid w:val="00F02006"/>
    <w:rsid w:val="00F026DD"/>
    <w:rsid w:val="00F03983"/>
    <w:rsid w:val="00F04817"/>
    <w:rsid w:val="00F051C1"/>
    <w:rsid w:val="00F05323"/>
    <w:rsid w:val="00F05B05"/>
    <w:rsid w:val="00F05EE9"/>
    <w:rsid w:val="00F06682"/>
    <w:rsid w:val="00F06822"/>
    <w:rsid w:val="00F06AF1"/>
    <w:rsid w:val="00F06CEF"/>
    <w:rsid w:val="00F0705F"/>
    <w:rsid w:val="00F07384"/>
    <w:rsid w:val="00F07E41"/>
    <w:rsid w:val="00F07E5F"/>
    <w:rsid w:val="00F07F02"/>
    <w:rsid w:val="00F1007D"/>
    <w:rsid w:val="00F107C8"/>
    <w:rsid w:val="00F10AA9"/>
    <w:rsid w:val="00F11368"/>
    <w:rsid w:val="00F11489"/>
    <w:rsid w:val="00F11994"/>
    <w:rsid w:val="00F12582"/>
    <w:rsid w:val="00F12CC9"/>
    <w:rsid w:val="00F12D77"/>
    <w:rsid w:val="00F12DD5"/>
    <w:rsid w:val="00F12F9C"/>
    <w:rsid w:val="00F13026"/>
    <w:rsid w:val="00F139F5"/>
    <w:rsid w:val="00F14DF5"/>
    <w:rsid w:val="00F1523A"/>
    <w:rsid w:val="00F15560"/>
    <w:rsid w:val="00F15DE4"/>
    <w:rsid w:val="00F1613E"/>
    <w:rsid w:val="00F165A0"/>
    <w:rsid w:val="00F16694"/>
    <w:rsid w:val="00F16800"/>
    <w:rsid w:val="00F17534"/>
    <w:rsid w:val="00F20016"/>
    <w:rsid w:val="00F202A6"/>
    <w:rsid w:val="00F2034E"/>
    <w:rsid w:val="00F2039F"/>
    <w:rsid w:val="00F208A1"/>
    <w:rsid w:val="00F20928"/>
    <w:rsid w:val="00F20C1B"/>
    <w:rsid w:val="00F21543"/>
    <w:rsid w:val="00F21F11"/>
    <w:rsid w:val="00F2244C"/>
    <w:rsid w:val="00F22678"/>
    <w:rsid w:val="00F22D1B"/>
    <w:rsid w:val="00F22D8D"/>
    <w:rsid w:val="00F2322B"/>
    <w:rsid w:val="00F234D4"/>
    <w:rsid w:val="00F235C7"/>
    <w:rsid w:val="00F23C06"/>
    <w:rsid w:val="00F23D33"/>
    <w:rsid w:val="00F25033"/>
    <w:rsid w:val="00F2510C"/>
    <w:rsid w:val="00F25263"/>
    <w:rsid w:val="00F25506"/>
    <w:rsid w:val="00F278F6"/>
    <w:rsid w:val="00F27C86"/>
    <w:rsid w:val="00F3024C"/>
    <w:rsid w:val="00F30333"/>
    <w:rsid w:val="00F3061F"/>
    <w:rsid w:val="00F30ACA"/>
    <w:rsid w:val="00F30CE0"/>
    <w:rsid w:val="00F30D81"/>
    <w:rsid w:val="00F30DBA"/>
    <w:rsid w:val="00F30EFB"/>
    <w:rsid w:val="00F311FE"/>
    <w:rsid w:val="00F31704"/>
    <w:rsid w:val="00F31DE8"/>
    <w:rsid w:val="00F325D0"/>
    <w:rsid w:val="00F32743"/>
    <w:rsid w:val="00F32CFA"/>
    <w:rsid w:val="00F3316B"/>
    <w:rsid w:val="00F331A0"/>
    <w:rsid w:val="00F3335A"/>
    <w:rsid w:val="00F3395A"/>
    <w:rsid w:val="00F343AC"/>
    <w:rsid w:val="00F34443"/>
    <w:rsid w:val="00F34578"/>
    <w:rsid w:val="00F34A35"/>
    <w:rsid w:val="00F34F8E"/>
    <w:rsid w:val="00F3534A"/>
    <w:rsid w:val="00F358F8"/>
    <w:rsid w:val="00F35FF0"/>
    <w:rsid w:val="00F369C5"/>
    <w:rsid w:val="00F36A80"/>
    <w:rsid w:val="00F36D47"/>
    <w:rsid w:val="00F36E76"/>
    <w:rsid w:val="00F37205"/>
    <w:rsid w:val="00F3745A"/>
    <w:rsid w:val="00F37776"/>
    <w:rsid w:val="00F37A70"/>
    <w:rsid w:val="00F40346"/>
    <w:rsid w:val="00F40B0D"/>
    <w:rsid w:val="00F40BDE"/>
    <w:rsid w:val="00F40F4C"/>
    <w:rsid w:val="00F40F8D"/>
    <w:rsid w:val="00F419BE"/>
    <w:rsid w:val="00F4257D"/>
    <w:rsid w:val="00F42776"/>
    <w:rsid w:val="00F427E8"/>
    <w:rsid w:val="00F4289B"/>
    <w:rsid w:val="00F42CB9"/>
    <w:rsid w:val="00F43AAB"/>
    <w:rsid w:val="00F441FE"/>
    <w:rsid w:val="00F44298"/>
    <w:rsid w:val="00F4430F"/>
    <w:rsid w:val="00F444DE"/>
    <w:rsid w:val="00F449BA"/>
    <w:rsid w:val="00F4575A"/>
    <w:rsid w:val="00F45966"/>
    <w:rsid w:val="00F45B44"/>
    <w:rsid w:val="00F47732"/>
    <w:rsid w:val="00F47E1B"/>
    <w:rsid w:val="00F503DB"/>
    <w:rsid w:val="00F50C69"/>
    <w:rsid w:val="00F511E4"/>
    <w:rsid w:val="00F52B14"/>
    <w:rsid w:val="00F52E32"/>
    <w:rsid w:val="00F54329"/>
    <w:rsid w:val="00F5486D"/>
    <w:rsid w:val="00F54ED2"/>
    <w:rsid w:val="00F5534E"/>
    <w:rsid w:val="00F55514"/>
    <w:rsid w:val="00F55528"/>
    <w:rsid w:val="00F561B1"/>
    <w:rsid w:val="00F56A6D"/>
    <w:rsid w:val="00F56B49"/>
    <w:rsid w:val="00F56C2F"/>
    <w:rsid w:val="00F56EAC"/>
    <w:rsid w:val="00F575E5"/>
    <w:rsid w:val="00F57904"/>
    <w:rsid w:val="00F57A03"/>
    <w:rsid w:val="00F60103"/>
    <w:rsid w:val="00F6018E"/>
    <w:rsid w:val="00F60961"/>
    <w:rsid w:val="00F60966"/>
    <w:rsid w:val="00F613ED"/>
    <w:rsid w:val="00F61AEE"/>
    <w:rsid w:val="00F62B0E"/>
    <w:rsid w:val="00F63296"/>
    <w:rsid w:val="00F63A59"/>
    <w:rsid w:val="00F63BF5"/>
    <w:rsid w:val="00F646BD"/>
    <w:rsid w:val="00F649A2"/>
    <w:rsid w:val="00F64C2D"/>
    <w:rsid w:val="00F650D4"/>
    <w:rsid w:val="00F65154"/>
    <w:rsid w:val="00F65171"/>
    <w:rsid w:val="00F65541"/>
    <w:rsid w:val="00F65548"/>
    <w:rsid w:val="00F65619"/>
    <w:rsid w:val="00F65740"/>
    <w:rsid w:val="00F6675E"/>
    <w:rsid w:val="00F66A65"/>
    <w:rsid w:val="00F66B4A"/>
    <w:rsid w:val="00F66CA0"/>
    <w:rsid w:val="00F67D64"/>
    <w:rsid w:val="00F67E4A"/>
    <w:rsid w:val="00F67E4F"/>
    <w:rsid w:val="00F70010"/>
    <w:rsid w:val="00F703C0"/>
    <w:rsid w:val="00F703CB"/>
    <w:rsid w:val="00F7126E"/>
    <w:rsid w:val="00F71555"/>
    <w:rsid w:val="00F71C7C"/>
    <w:rsid w:val="00F71CC8"/>
    <w:rsid w:val="00F71F08"/>
    <w:rsid w:val="00F71F51"/>
    <w:rsid w:val="00F71F5D"/>
    <w:rsid w:val="00F72559"/>
    <w:rsid w:val="00F72662"/>
    <w:rsid w:val="00F72D70"/>
    <w:rsid w:val="00F72E26"/>
    <w:rsid w:val="00F73148"/>
    <w:rsid w:val="00F73808"/>
    <w:rsid w:val="00F74770"/>
    <w:rsid w:val="00F74A00"/>
    <w:rsid w:val="00F74CF8"/>
    <w:rsid w:val="00F74FD0"/>
    <w:rsid w:val="00F75313"/>
    <w:rsid w:val="00F75D36"/>
    <w:rsid w:val="00F75F7C"/>
    <w:rsid w:val="00F76349"/>
    <w:rsid w:val="00F76753"/>
    <w:rsid w:val="00F76899"/>
    <w:rsid w:val="00F76BEC"/>
    <w:rsid w:val="00F775C5"/>
    <w:rsid w:val="00F77FB6"/>
    <w:rsid w:val="00F813A2"/>
    <w:rsid w:val="00F81689"/>
    <w:rsid w:val="00F828EC"/>
    <w:rsid w:val="00F82A9B"/>
    <w:rsid w:val="00F82CCC"/>
    <w:rsid w:val="00F831D2"/>
    <w:rsid w:val="00F83BA1"/>
    <w:rsid w:val="00F84CD9"/>
    <w:rsid w:val="00F853AA"/>
    <w:rsid w:val="00F857EF"/>
    <w:rsid w:val="00F85A26"/>
    <w:rsid w:val="00F86726"/>
    <w:rsid w:val="00F86745"/>
    <w:rsid w:val="00F86825"/>
    <w:rsid w:val="00F8686E"/>
    <w:rsid w:val="00F86DFA"/>
    <w:rsid w:val="00F86E74"/>
    <w:rsid w:val="00F87F28"/>
    <w:rsid w:val="00F9007F"/>
    <w:rsid w:val="00F90559"/>
    <w:rsid w:val="00F90914"/>
    <w:rsid w:val="00F92651"/>
    <w:rsid w:val="00F9314D"/>
    <w:rsid w:val="00F9398F"/>
    <w:rsid w:val="00F943CF"/>
    <w:rsid w:val="00F94E13"/>
    <w:rsid w:val="00F95404"/>
    <w:rsid w:val="00F95B56"/>
    <w:rsid w:val="00F960A3"/>
    <w:rsid w:val="00F96505"/>
    <w:rsid w:val="00F96B94"/>
    <w:rsid w:val="00F96FEB"/>
    <w:rsid w:val="00F9732A"/>
    <w:rsid w:val="00F97748"/>
    <w:rsid w:val="00F977DF"/>
    <w:rsid w:val="00FA020E"/>
    <w:rsid w:val="00FA06E6"/>
    <w:rsid w:val="00FA0F13"/>
    <w:rsid w:val="00FA13B1"/>
    <w:rsid w:val="00FA1DCC"/>
    <w:rsid w:val="00FA1E3B"/>
    <w:rsid w:val="00FA1E50"/>
    <w:rsid w:val="00FA2201"/>
    <w:rsid w:val="00FA22B4"/>
    <w:rsid w:val="00FA2330"/>
    <w:rsid w:val="00FA3023"/>
    <w:rsid w:val="00FA3070"/>
    <w:rsid w:val="00FA3F21"/>
    <w:rsid w:val="00FA4A3A"/>
    <w:rsid w:val="00FA5238"/>
    <w:rsid w:val="00FA6871"/>
    <w:rsid w:val="00FA7202"/>
    <w:rsid w:val="00FA7D0B"/>
    <w:rsid w:val="00FA7FA2"/>
    <w:rsid w:val="00FB0589"/>
    <w:rsid w:val="00FB0738"/>
    <w:rsid w:val="00FB0BD7"/>
    <w:rsid w:val="00FB169E"/>
    <w:rsid w:val="00FB1741"/>
    <w:rsid w:val="00FB1860"/>
    <w:rsid w:val="00FB1AEB"/>
    <w:rsid w:val="00FB1CC9"/>
    <w:rsid w:val="00FB2266"/>
    <w:rsid w:val="00FB2408"/>
    <w:rsid w:val="00FB2EED"/>
    <w:rsid w:val="00FB37C2"/>
    <w:rsid w:val="00FB4A5A"/>
    <w:rsid w:val="00FB532C"/>
    <w:rsid w:val="00FB572A"/>
    <w:rsid w:val="00FB596A"/>
    <w:rsid w:val="00FB626F"/>
    <w:rsid w:val="00FB63DC"/>
    <w:rsid w:val="00FB66C4"/>
    <w:rsid w:val="00FB6A87"/>
    <w:rsid w:val="00FB6E02"/>
    <w:rsid w:val="00FB6E38"/>
    <w:rsid w:val="00FB7F70"/>
    <w:rsid w:val="00FC0233"/>
    <w:rsid w:val="00FC0338"/>
    <w:rsid w:val="00FC07C6"/>
    <w:rsid w:val="00FC0F9B"/>
    <w:rsid w:val="00FC128E"/>
    <w:rsid w:val="00FC1B24"/>
    <w:rsid w:val="00FC1C49"/>
    <w:rsid w:val="00FC1CD5"/>
    <w:rsid w:val="00FC1F03"/>
    <w:rsid w:val="00FC2263"/>
    <w:rsid w:val="00FC2280"/>
    <w:rsid w:val="00FC240B"/>
    <w:rsid w:val="00FC2D66"/>
    <w:rsid w:val="00FC2DE3"/>
    <w:rsid w:val="00FC2ED9"/>
    <w:rsid w:val="00FC3319"/>
    <w:rsid w:val="00FC33F4"/>
    <w:rsid w:val="00FC41DB"/>
    <w:rsid w:val="00FC4A10"/>
    <w:rsid w:val="00FC5AB8"/>
    <w:rsid w:val="00FC624E"/>
    <w:rsid w:val="00FC65F7"/>
    <w:rsid w:val="00FC6881"/>
    <w:rsid w:val="00FC6BD5"/>
    <w:rsid w:val="00FC7715"/>
    <w:rsid w:val="00FC77DF"/>
    <w:rsid w:val="00FC7B35"/>
    <w:rsid w:val="00FC7D60"/>
    <w:rsid w:val="00FD0C2F"/>
    <w:rsid w:val="00FD14EE"/>
    <w:rsid w:val="00FD171B"/>
    <w:rsid w:val="00FD1E7B"/>
    <w:rsid w:val="00FD1EE7"/>
    <w:rsid w:val="00FD2C68"/>
    <w:rsid w:val="00FD3998"/>
    <w:rsid w:val="00FD3A0D"/>
    <w:rsid w:val="00FD3AF6"/>
    <w:rsid w:val="00FD3FE4"/>
    <w:rsid w:val="00FD41EE"/>
    <w:rsid w:val="00FD460C"/>
    <w:rsid w:val="00FD47A5"/>
    <w:rsid w:val="00FD4A0D"/>
    <w:rsid w:val="00FD6082"/>
    <w:rsid w:val="00FD67D3"/>
    <w:rsid w:val="00FD7D88"/>
    <w:rsid w:val="00FE03E7"/>
    <w:rsid w:val="00FE151E"/>
    <w:rsid w:val="00FE1B6D"/>
    <w:rsid w:val="00FE2025"/>
    <w:rsid w:val="00FE2027"/>
    <w:rsid w:val="00FE2422"/>
    <w:rsid w:val="00FE2937"/>
    <w:rsid w:val="00FE2BDB"/>
    <w:rsid w:val="00FE43EA"/>
    <w:rsid w:val="00FE4607"/>
    <w:rsid w:val="00FE47DE"/>
    <w:rsid w:val="00FE49AE"/>
    <w:rsid w:val="00FE4BA1"/>
    <w:rsid w:val="00FE4C4A"/>
    <w:rsid w:val="00FE4EC4"/>
    <w:rsid w:val="00FE5D31"/>
    <w:rsid w:val="00FE6172"/>
    <w:rsid w:val="00FE62EF"/>
    <w:rsid w:val="00FE7492"/>
    <w:rsid w:val="00FE773B"/>
    <w:rsid w:val="00FE7E17"/>
    <w:rsid w:val="00FF0059"/>
    <w:rsid w:val="00FF02BF"/>
    <w:rsid w:val="00FF05C3"/>
    <w:rsid w:val="00FF13B5"/>
    <w:rsid w:val="00FF1CED"/>
    <w:rsid w:val="00FF1DFD"/>
    <w:rsid w:val="00FF2191"/>
    <w:rsid w:val="00FF2365"/>
    <w:rsid w:val="00FF2B1D"/>
    <w:rsid w:val="00FF42C2"/>
    <w:rsid w:val="00FF4405"/>
    <w:rsid w:val="00FF4D6A"/>
    <w:rsid w:val="00FF578D"/>
    <w:rsid w:val="00FF58AB"/>
    <w:rsid w:val="00FF5C0E"/>
    <w:rsid w:val="00FF62CD"/>
    <w:rsid w:val="00FF66FC"/>
    <w:rsid w:val="00FF68CC"/>
    <w:rsid w:val="00FF7138"/>
    <w:rsid w:val="00FF7324"/>
    <w:rsid w:val="00FF7858"/>
    <w:rsid w:val="00FF7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61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677"/>
    <w:pPr>
      <w:spacing w:before="200"/>
    </w:pPr>
    <w:rPr>
      <w:rFonts w:ascii="Arial" w:eastAsiaTheme="minorEastAsia"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1677"/>
    <w:pPr>
      <w:spacing w:after="0" w:line="240" w:lineRule="auto"/>
    </w:pPr>
    <w:rPr>
      <w:rFonts w:ascii="Arial" w:eastAsiaTheme="minorEastAsia" w:hAnsi="Arial"/>
      <w:szCs w:val="20"/>
    </w:rPr>
  </w:style>
  <w:style w:type="paragraph" w:styleId="Header">
    <w:name w:val="header"/>
    <w:basedOn w:val="Normal"/>
    <w:link w:val="HeaderChar"/>
    <w:uiPriority w:val="99"/>
    <w:unhideWhenUsed/>
    <w:rsid w:val="000D167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D1677"/>
    <w:rPr>
      <w:rFonts w:ascii="Arial" w:eastAsiaTheme="minorEastAsia" w:hAnsi="Arial"/>
      <w:szCs w:val="20"/>
    </w:rPr>
  </w:style>
  <w:style w:type="table" w:styleId="TableGrid">
    <w:name w:val="Table Grid"/>
    <w:basedOn w:val="TableNormal"/>
    <w:uiPriority w:val="59"/>
    <w:rsid w:val="000D1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677"/>
    <w:pPr>
      <w:ind w:left="720"/>
      <w:contextualSpacing/>
    </w:pPr>
  </w:style>
  <w:style w:type="character" w:styleId="Hyperlink">
    <w:name w:val="Hyperlink"/>
    <w:basedOn w:val="DefaultParagraphFont"/>
    <w:uiPriority w:val="99"/>
    <w:unhideWhenUsed/>
    <w:rsid w:val="000D1677"/>
    <w:rPr>
      <w:color w:val="0000FF"/>
      <w:u w:val="single"/>
    </w:rPr>
  </w:style>
  <w:style w:type="paragraph" w:styleId="PlainText">
    <w:name w:val="Plain Text"/>
    <w:basedOn w:val="Normal"/>
    <w:link w:val="PlainTextChar"/>
    <w:uiPriority w:val="99"/>
    <w:semiHidden/>
    <w:rsid w:val="000D1677"/>
    <w:pPr>
      <w:spacing w:before="0" w:after="0" w:line="240" w:lineRule="auto"/>
    </w:pPr>
    <w:rPr>
      <w:rFonts w:ascii="Courier New" w:eastAsia="Times New Roman" w:hAnsi="Courier New" w:cs="Courier New"/>
      <w:sz w:val="20"/>
      <w:lang w:val="en-US"/>
    </w:rPr>
  </w:style>
  <w:style w:type="character" w:customStyle="1" w:styleId="PlainTextChar">
    <w:name w:val="Plain Text Char"/>
    <w:basedOn w:val="DefaultParagraphFont"/>
    <w:link w:val="PlainText"/>
    <w:uiPriority w:val="99"/>
    <w:semiHidden/>
    <w:rsid w:val="000D1677"/>
    <w:rPr>
      <w:rFonts w:ascii="Courier New" w:eastAsia="Times New Roman" w:hAnsi="Courier New" w:cs="Courier New"/>
      <w:sz w:val="20"/>
      <w:szCs w:val="20"/>
      <w:lang w:val="en-US"/>
    </w:rPr>
  </w:style>
  <w:style w:type="paragraph" w:customStyle="1" w:styleId="Question">
    <w:name w:val="Question"/>
    <w:basedOn w:val="Normal"/>
    <w:link w:val="QuestionChar1"/>
    <w:qFormat/>
    <w:rsid w:val="000D1677"/>
    <w:pPr>
      <w:tabs>
        <w:tab w:val="center" w:pos="2064"/>
        <w:tab w:val="center" w:pos="4127"/>
      </w:tabs>
      <w:spacing w:before="60" w:after="80" w:line="240" w:lineRule="auto"/>
    </w:pPr>
    <w:rPr>
      <w:rFonts w:asciiTheme="minorHAnsi" w:eastAsia="Times New Roman" w:hAnsiTheme="minorHAnsi" w:cs="Tahoma"/>
      <w:spacing w:val="4"/>
      <w:sz w:val="16"/>
      <w:lang w:val="en-US"/>
    </w:rPr>
  </w:style>
  <w:style w:type="character" w:customStyle="1" w:styleId="QuestionChar1">
    <w:name w:val="Question Char1"/>
    <w:basedOn w:val="DefaultParagraphFont"/>
    <w:link w:val="Question"/>
    <w:rsid w:val="000D1677"/>
    <w:rPr>
      <w:rFonts w:eastAsia="Times New Roman" w:cs="Tahoma"/>
      <w:spacing w:val="4"/>
      <w:sz w:val="16"/>
      <w:szCs w:val="20"/>
      <w:lang w:val="en-US"/>
    </w:rPr>
  </w:style>
  <w:style w:type="paragraph" w:customStyle="1" w:styleId="CommentLine">
    <w:name w:val="Comment Line"/>
    <w:basedOn w:val="Normal"/>
    <w:qFormat/>
    <w:rsid w:val="000D1677"/>
    <w:pPr>
      <w:tabs>
        <w:tab w:val="right" w:leader="underscore" w:pos="5875"/>
      </w:tabs>
      <w:spacing w:before="180" w:after="80" w:line="240" w:lineRule="auto"/>
    </w:pPr>
    <w:rPr>
      <w:rFonts w:asciiTheme="minorHAnsi" w:eastAsia="Times New Roman" w:hAnsiTheme="minorHAnsi" w:cs="Tahoma"/>
      <w:spacing w:val="4"/>
      <w:sz w:val="18"/>
      <w:szCs w:val="18"/>
      <w:lang w:val="en-US"/>
    </w:rPr>
  </w:style>
  <w:style w:type="paragraph" w:customStyle="1" w:styleId="BuildingandDate">
    <w:name w:val="Building and Date"/>
    <w:basedOn w:val="Normal"/>
    <w:qFormat/>
    <w:rsid w:val="000D1677"/>
    <w:pPr>
      <w:tabs>
        <w:tab w:val="left" w:leader="underscore" w:pos="3240"/>
        <w:tab w:val="left" w:pos="3420"/>
        <w:tab w:val="right" w:leader="underscore" w:pos="5875"/>
      </w:tabs>
      <w:spacing w:before="40" w:after="180" w:line="240" w:lineRule="auto"/>
    </w:pPr>
    <w:rPr>
      <w:rFonts w:asciiTheme="minorHAnsi" w:eastAsia="Times New Roman" w:hAnsiTheme="minorHAnsi" w:cs="Tahoma"/>
      <w:spacing w:val="4"/>
      <w:sz w:val="16"/>
      <w:szCs w:val="18"/>
      <w:lang w:val="en-US"/>
    </w:rPr>
  </w:style>
  <w:style w:type="paragraph" w:customStyle="1" w:styleId="Receptionist">
    <w:name w:val="Receptionist"/>
    <w:basedOn w:val="Normal"/>
    <w:qFormat/>
    <w:rsid w:val="000D1677"/>
    <w:pPr>
      <w:tabs>
        <w:tab w:val="right" w:leader="underscore" w:pos="5875"/>
      </w:tabs>
      <w:spacing w:before="40" w:after="180" w:line="240" w:lineRule="auto"/>
    </w:pPr>
    <w:rPr>
      <w:rFonts w:asciiTheme="minorHAnsi" w:eastAsia="Times New Roman" w:hAnsiTheme="minorHAnsi" w:cs="Tahoma"/>
      <w:spacing w:val="4"/>
      <w:sz w:val="16"/>
      <w:szCs w:val="18"/>
      <w:lang w:val="en-US"/>
    </w:rPr>
  </w:style>
  <w:style w:type="paragraph" w:customStyle="1" w:styleId="Rating">
    <w:name w:val="Rating"/>
    <w:basedOn w:val="Normal"/>
    <w:qFormat/>
    <w:rsid w:val="000D1677"/>
    <w:pPr>
      <w:spacing w:before="40" w:after="40" w:line="240" w:lineRule="auto"/>
      <w:jc w:val="center"/>
    </w:pPr>
    <w:rPr>
      <w:rFonts w:asciiTheme="minorHAnsi" w:eastAsia="Times New Roman" w:hAnsiTheme="minorHAnsi" w:cs="Tahoma"/>
      <w:spacing w:val="4"/>
      <w:sz w:val="16"/>
      <w:lang w:val="en-US"/>
    </w:rPr>
  </w:style>
  <w:style w:type="paragraph" w:styleId="BalloonText">
    <w:name w:val="Balloon Text"/>
    <w:basedOn w:val="Normal"/>
    <w:link w:val="BalloonTextChar"/>
    <w:uiPriority w:val="99"/>
    <w:semiHidden/>
    <w:unhideWhenUsed/>
    <w:rsid w:val="000D167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677"/>
    <w:rPr>
      <w:rFonts w:ascii="Tahoma" w:eastAsiaTheme="minorEastAsia" w:hAnsi="Tahoma" w:cs="Tahoma"/>
      <w:sz w:val="16"/>
      <w:szCs w:val="16"/>
    </w:rPr>
  </w:style>
  <w:style w:type="character" w:styleId="PlaceholderText">
    <w:name w:val="Placeholder Text"/>
    <w:basedOn w:val="DefaultParagraphFont"/>
    <w:uiPriority w:val="99"/>
    <w:semiHidden/>
    <w:rsid w:val="000D1677"/>
    <w:rPr>
      <w:color w:val="808080"/>
    </w:rPr>
  </w:style>
  <w:style w:type="paragraph" w:styleId="Footer">
    <w:name w:val="footer"/>
    <w:basedOn w:val="Normal"/>
    <w:link w:val="FooterChar"/>
    <w:uiPriority w:val="99"/>
    <w:unhideWhenUsed/>
    <w:rsid w:val="0001172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11723"/>
    <w:rPr>
      <w:rFonts w:ascii="Arial" w:eastAsiaTheme="minorEastAsia" w:hAnsi="Arial"/>
      <w:szCs w:val="20"/>
    </w:rPr>
  </w:style>
  <w:style w:type="character" w:styleId="CommentReference">
    <w:name w:val="annotation reference"/>
    <w:basedOn w:val="DefaultParagraphFont"/>
    <w:uiPriority w:val="99"/>
    <w:semiHidden/>
    <w:unhideWhenUsed/>
    <w:rsid w:val="00A23490"/>
    <w:rPr>
      <w:sz w:val="16"/>
      <w:szCs w:val="16"/>
    </w:rPr>
  </w:style>
  <w:style w:type="paragraph" w:styleId="CommentText">
    <w:name w:val="annotation text"/>
    <w:basedOn w:val="Normal"/>
    <w:link w:val="CommentTextChar"/>
    <w:uiPriority w:val="99"/>
    <w:semiHidden/>
    <w:unhideWhenUsed/>
    <w:rsid w:val="00A23490"/>
    <w:pPr>
      <w:spacing w:line="240" w:lineRule="auto"/>
    </w:pPr>
    <w:rPr>
      <w:sz w:val="20"/>
    </w:rPr>
  </w:style>
  <w:style w:type="character" w:customStyle="1" w:styleId="CommentTextChar">
    <w:name w:val="Comment Text Char"/>
    <w:basedOn w:val="DefaultParagraphFont"/>
    <w:link w:val="CommentText"/>
    <w:uiPriority w:val="99"/>
    <w:semiHidden/>
    <w:rsid w:val="00A23490"/>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A23490"/>
    <w:rPr>
      <w:b/>
      <w:bCs/>
    </w:rPr>
  </w:style>
  <w:style w:type="character" w:customStyle="1" w:styleId="CommentSubjectChar">
    <w:name w:val="Comment Subject Char"/>
    <w:basedOn w:val="CommentTextChar"/>
    <w:link w:val="CommentSubject"/>
    <w:uiPriority w:val="99"/>
    <w:semiHidden/>
    <w:rsid w:val="00A23490"/>
    <w:rPr>
      <w:rFonts w:ascii="Arial" w:eastAsiaTheme="minorEastAsia"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677"/>
    <w:pPr>
      <w:spacing w:before="200"/>
    </w:pPr>
    <w:rPr>
      <w:rFonts w:ascii="Arial" w:eastAsiaTheme="minorEastAsia"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1677"/>
    <w:pPr>
      <w:spacing w:after="0" w:line="240" w:lineRule="auto"/>
    </w:pPr>
    <w:rPr>
      <w:rFonts w:ascii="Arial" w:eastAsiaTheme="minorEastAsia" w:hAnsi="Arial"/>
      <w:szCs w:val="20"/>
    </w:rPr>
  </w:style>
  <w:style w:type="paragraph" w:styleId="Header">
    <w:name w:val="header"/>
    <w:basedOn w:val="Normal"/>
    <w:link w:val="HeaderChar"/>
    <w:uiPriority w:val="99"/>
    <w:unhideWhenUsed/>
    <w:rsid w:val="000D167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D1677"/>
    <w:rPr>
      <w:rFonts w:ascii="Arial" w:eastAsiaTheme="minorEastAsia" w:hAnsi="Arial"/>
      <w:szCs w:val="20"/>
    </w:rPr>
  </w:style>
  <w:style w:type="table" w:styleId="TableGrid">
    <w:name w:val="Table Grid"/>
    <w:basedOn w:val="TableNormal"/>
    <w:uiPriority w:val="59"/>
    <w:rsid w:val="000D1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677"/>
    <w:pPr>
      <w:ind w:left="720"/>
      <w:contextualSpacing/>
    </w:pPr>
  </w:style>
  <w:style w:type="character" w:styleId="Hyperlink">
    <w:name w:val="Hyperlink"/>
    <w:basedOn w:val="DefaultParagraphFont"/>
    <w:uiPriority w:val="99"/>
    <w:unhideWhenUsed/>
    <w:rsid w:val="000D1677"/>
    <w:rPr>
      <w:color w:val="0000FF"/>
      <w:u w:val="single"/>
    </w:rPr>
  </w:style>
  <w:style w:type="paragraph" w:styleId="PlainText">
    <w:name w:val="Plain Text"/>
    <w:basedOn w:val="Normal"/>
    <w:link w:val="PlainTextChar"/>
    <w:uiPriority w:val="99"/>
    <w:semiHidden/>
    <w:rsid w:val="000D1677"/>
    <w:pPr>
      <w:spacing w:before="0" w:after="0" w:line="240" w:lineRule="auto"/>
    </w:pPr>
    <w:rPr>
      <w:rFonts w:ascii="Courier New" w:eastAsia="Times New Roman" w:hAnsi="Courier New" w:cs="Courier New"/>
      <w:sz w:val="20"/>
      <w:lang w:val="en-US"/>
    </w:rPr>
  </w:style>
  <w:style w:type="character" w:customStyle="1" w:styleId="PlainTextChar">
    <w:name w:val="Plain Text Char"/>
    <w:basedOn w:val="DefaultParagraphFont"/>
    <w:link w:val="PlainText"/>
    <w:uiPriority w:val="99"/>
    <w:semiHidden/>
    <w:rsid w:val="000D1677"/>
    <w:rPr>
      <w:rFonts w:ascii="Courier New" w:eastAsia="Times New Roman" w:hAnsi="Courier New" w:cs="Courier New"/>
      <w:sz w:val="20"/>
      <w:szCs w:val="20"/>
      <w:lang w:val="en-US"/>
    </w:rPr>
  </w:style>
  <w:style w:type="paragraph" w:customStyle="1" w:styleId="Question">
    <w:name w:val="Question"/>
    <w:basedOn w:val="Normal"/>
    <w:link w:val="QuestionChar1"/>
    <w:qFormat/>
    <w:rsid w:val="000D1677"/>
    <w:pPr>
      <w:tabs>
        <w:tab w:val="center" w:pos="2064"/>
        <w:tab w:val="center" w:pos="4127"/>
      </w:tabs>
      <w:spacing w:before="60" w:after="80" w:line="240" w:lineRule="auto"/>
    </w:pPr>
    <w:rPr>
      <w:rFonts w:asciiTheme="minorHAnsi" w:eastAsia="Times New Roman" w:hAnsiTheme="minorHAnsi" w:cs="Tahoma"/>
      <w:spacing w:val="4"/>
      <w:sz w:val="16"/>
      <w:lang w:val="en-US"/>
    </w:rPr>
  </w:style>
  <w:style w:type="character" w:customStyle="1" w:styleId="QuestionChar1">
    <w:name w:val="Question Char1"/>
    <w:basedOn w:val="DefaultParagraphFont"/>
    <w:link w:val="Question"/>
    <w:rsid w:val="000D1677"/>
    <w:rPr>
      <w:rFonts w:eastAsia="Times New Roman" w:cs="Tahoma"/>
      <w:spacing w:val="4"/>
      <w:sz w:val="16"/>
      <w:szCs w:val="20"/>
      <w:lang w:val="en-US"/>
    </w:rPr>
  </w:style>
  <w:style w:type="paragraph" w:customStyle="1" w:styleId="CommentLine">
    <w:name w:val="Comment Line"/>
    <w:basedOn w:val="Normal"/>
    <w:qFormat/>
    <w:rsid w:val="000D1677"/>
    <w:pPr>
      <w:tabs>
        <w:tab w:val="right" w:leader="underscore" w:pos="5875"/>
      </w:tabs>
      <w:spacing w:before="180" w:after="80" w:line="240" w:lineRule="auto"/>
    </w:pPr>
    <w:rPr>
      <w:rFonts w:asciiTheme="minorHAnsi" w:eastAsia="Times New Roman" w:hAnsiTheme="minorHAnsi" w:cs="Tahoma"/>
      <w:spacing w:val="4"/>
      <w:sz w:val="18"/>
      <w:szCs w:val="18"/>
      <w:lang w:val="en-US"/>
    </w:rPr>
  </w:style>
  <w:style w:type="paragraph" w:customStyle="1" w:styleId="BuildingandDate">
    <w:name w:val="Building and Date"/>
    <w:basedOn w:val="Normal"/>
    <w:qFormat/>
    <w:rsid w:val="000D1677"/>
    <w:pPr>
      <w:tabs>
        <w:tab w:val="left" w:leader="underscore" w:pos="3240"/>
        <w:tab w:val="left" w:pos="3420"/>
        <w:tab w:val="right" w:leader="underscore" w:pos="5875"/>
      </w:tabs>
      <w:spacing w:before="40" w:after="180" w:line="240" w:lineRule="auto"/>
    </w:pPr>
    <w:rPr>
      <w:rFonts w:asciiTheme="minorHAnsi" w:eastAsia="Times New Roman" w:hAnsiTheme="minorHAnsi" w:cs="Tahoma"/>
      <w:spacing w:val="4"/>
      <w:sz w:val="16"/>
      <w:szCs w:val="18"/>
      <w:lang w:val="en-US"/>
    </w:rPr>
  </w:style>
  <w:style w:type="paragraph" w:customStyle="1" w:styleId="Receptionist">
    <w:name w:val="Receptionist"/>
    <w:basedOn w:val="Normal"/>
    <w:qFormat/>
    <w:rsid w:val="000D1677"/>
    <w:pPr>
      <w:tabs>
        <w:tab w:val="right" w:leader="underscore" w:pos="5875"/>
      </w:tabs>
      <w:spacing w:before="40" w:after="180" w:line="240" w:lineRule="auto"/>
    </w:pPr>
    <w:rPr>
      <w:rFonts w:asciiTheme="minorHAnsi" w:eastAsia="Times New Roman" w:hAnsiTheme="minorHAnsi" w:cs="Tahoma"/>
      <w:spacing w:val="4"/>
      <w:sz w:val="16"/>
      <w:szCs w:val="18"/>
      <w:lang w:val="en-US"/>
    </w:rPr>
  </w:style>
  <w:style w:type="paragraph" w:customStyle="1" w:styleId="Rating">
    <w:name w:val="Rating"/>
    <w:basedOn w:val="Normal"/>
    <w:qFormat/>
    <w:rsid w:val="000D1677"/>
    <w:pPr>
      <w:spacing w:before="40" w:after="40" w:line="240" w:lineRule="auto"/>
      <w:jc w:val="center"/>
    </w:pPr>
    <w:rPr>
      <w:rFonts w:asciiTheme="minorHAnsi" w:eastAsia="Times New Roman" w:hAnsiTheme="minorHAnsi" w:cs="Tahoma"/>
      <w:spacing w:val="4"/>
      <w:sz w:val="16"/>
      <w:lang w:val="en-US"/>
    </w:rPr>
  </w:style>
  <w:style w:type="paragraph" w:styleId="BalloonText">
    <w:name w:val="Balloon Text"/>
    <w:basedOn w:val="Normal"/>
    <w:link w:val="BalloonTextChar"/>
    <w:uiPriority w:val="99"/>
    <w:semiHidden/>
    <w:unhideWhenUsed/>
    <w:rsid w:val="000D167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677"/>
    <w:rPr>
      <w:rFonts w:ascii="Tahoma" w:eastAsiaTheme="minorEastAsia" w:hAnsi="Tahoma" w:cs="Tahoma"/>
      <w:sz w:val="16"/>
      <w:szCs w:val="16"/>
    </w:rPr>
  </w:style>
  <w:style w:type="character" w:styleId="PlaceholderText">
    <w:name w:val="Placeholder Text"/>
    <w:basedOn w:val="DefaultParagraphFont"/>
    <w:uiPriority w:val="99"/>
    <w:semiHidden/>
    <w:rsid w:val="000D1677"/>
    <w:rPr>
      <w:color w:val="808080"/>
    </w:rPr>
  </w:style>
  <w:style w:type="paragraph" w:styleId="Footer">
    <w:name w:val="footer"/>
    <w:basedOn w:val="Normal"/>
    <w:link w:val="FooterChar"/>
    <w:uiPriority w:val="99"/>
    <w:unhideWhenUsed/>
    <w:rsid w:val="0001172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11723"/>
    <w:rPr>
      <w:rFonts w:ascii="Arial" w:eastAsiaTheme="minorEastAsia" w:hAnsi="Arial"/>
      <w:szCs w:val="20"/>
    </w:rPr>
  </w:style>
  <w:style w:type="character" w:styleId="CommentReference">
    <w:name w:val="annotation reference"/>
    <w:basedOn w:val="DefaultParagraphFont"/>
    <w:uiPriority w:val="99"/>
    <w:semiHidden/>
    <w:unhideWhenUsed/>
    <w:rsid w:val="00A23490"/>
    <w:rPr>
      <w:sz w:val="16"/>
      <w:szCs w:val="16"/>
    </w:rPr>
  </w:style>
  <w:style w:type="paragraph" w:styleId="CommentText">
    <w:name w:val="annotation text"/>
    <w:basedOn w:val="Normal"/>
    <w:link w:val="CommentTextChar"/>
    <w:uiPriority w:val="99"/>
    <w:semiHidden/>
    <w:unhideWhenUsed/>
    <w:rsid w:val="00A23490"/>
    <w:pPr>
      <w:spacing w:line="240" w:lineRule="auto"/>
    </w:pPr>
    <w:rPr>
      <w:sz w:val="20"/>
    </w:rPr>
  </w:style>
  <w:style w:type="character" w:customStyle="1" w:styleId="CommentTextChar">
    <w:name w:val="Comment Text Char"/>
    <w:basedOn w:val="DefaultParagraphFont"/>
    <w:link w:val="CommentText"/>
    <w:uiPriority w:val="99"/>
    <w:semiHidden/>
    <w:rsid w:val="00A23490"/>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A23490"/>
    <w:rPr>
      <w:b/>
      <w:bCs/>
    </w:rPr>
  </w:style>
  <w:style w:type="character" w:customStyle="1" w:styleId="CommentSubjectChar">
    <w:name w:val="Comment Subject Char"/>
    <w:basedOn w:val="CommentTextChar"/>
    <w:link w:val="CommentSubject"/>
    <w:uiPriority w:val="99"/>
    <w:semiHidden/>
    <w:rsid w:val="00A23490"/>
    <w:rPr>
      <w:rFonts w:ascii="Arial" w:eastAsiaTheme="minorEastAsia"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048852">
      <w:bodyDiv w:val="1"/>
      <w:marLeft w:val="0"/>
      <w:marRight w:val="0"/>
      <w:marTop w:val="0"/>
      <w:marBottom w:val="0"/>
      <w:divBdr>
        <w:top w:val="none" w:sz="0" w:space="0" w:color="auto"/>
        <w:left w:val="none" w:sz="0" w:space="0" w:color="auto"/>
        <w:bottom w:val="none" w:sz="0" w:space="0" w:color="auto"/>
        <w:right w:val="none" w:sz="0" w:space="0" w:color="auto"/>
      </w:divBdr>
      <w:divsChild>
        <w:div w:id="792528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driscoll@dci-biotech.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chael.dickson@commerce.wa.gov.a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driscoll@dci-biotech.com" TargetMode="External"/><Relationship Id="rId4" Type="http://schemas.microsoft.com/office/2007/relationships/stylesWithEffects" Target="stylesWithEffects.xml"/><Relationship Id="rId9" Type="http://schemas.openxmlformats.org/officeDocument/2006/relationships/hyperlink" Target="mailto:Ddriscoll@dci-biotech.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wadc.meddent.uwa.edu.au\PHRN\NPO\Public%20Consultations\2017\WA%20Medtech%20Stocktake\PHRN%20Response_WA%20Medtech%20Stocktake_v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7BB9FEFA6D4F93BCA99D03481EDECC"/>
        <w:category>
          <w:name w:val="General"/>
          <w:gallery w:val="placeholder"/>
        </w:category>
        <w:types>
          <w:type w:val="bbPlcHdr"/>
        </w:types>
        <w:behaviors>
          <w:behavior w:val="content"/>
        </w:behaviors>
        <w:guid w:val="{6B96CDF1-1EF5-4991-BAD3-2A84CDB3E22E}"/>
      </w:docPartPr>
      <w:docPartBody>
        <w:p w:rsidR="00000000" w:rsidRDefault="00DC2835">
          <w:pPr>
            <w:pStyle w:val="E87BB9FEFA6D4F93BCA99D03481EDECC"/>
          </w:pPr>
          <w:r w:rsidRPr="0032271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87BB9FEFA6D4F93BCA99D03481EDECC">
    <w:name w:val="E87BB9FEFA6D4F93BCA99D03481EDEC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87BB9FEFA6D4F93BCA99D03481EDECC">
    <w:name w:val="E87BB9FEFA6D4F93BCA99D03481EDE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A60D9-EE31-416D-83C4-21633E454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PHRN Response_WA Medtech Stocktake_v0.1</Template>
  <TotalTime>15</TotalTime>
  <Pages>3</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Merran Smith</dc:creator>
  <cp:lastModifiedBy>Merran Smith</cp:lastModifiedBy>
  <cp:revision>1</cp:revision>
  <dcterms:created xsi:type="dcterms:W3CDTF">2017-04-03T08:21:00Z</dcterms:created>
  <dcterms:modified xsi:type="dcterms:W3CDTF">2017-04-03T08:36:00Z</dcterms:modified>
</cp:coreProperties>
</file>